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57435" w14:textId="3FDA96D4" w:rsidR="006443E4" w:rsidRPr="00AA2353" w:rsidRDefault="006443E4" w:rsidP="006443E4">
      <w:pPr>
        <w:tabs>
          <w:tab w:val="right" w:pos="9638"/>
        </w:tabs>
        <w:rPr>
          <w:rFonts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cs="Arial"/>
          <w:b/>
          <w:bCs/>
          <w:noProof/>
          <w:szCs w:val="24"/>
        </w:rPr>
        <w:t>SA WG2 Meeting #S2-1</w:t>
      </w:r>
      <w:r>
        <w:rPr>
          <w:rFonts w:cs="Arial"/>
          <w:b/>
          <w:bCs/>
          <w:noProof/>
          <w:szCs w:val="24"/>
        </w:rPr>
        <w:t>54AH-e</w:t>
      </w:r>
      <w:r w:rsidRPr="00AA2353">
        <w:rPr>
          <w:rFonts w:cs="Arial"/>
          <w:b/>
          <w:bCs/>
          <w:noProof/>
          <w:szCs w:val="24"/>
        </w:rPr>
        <w:tab/>
      </w:r>
      <w:r>
        <w:rPr>
          <w:rFonts w:cs="Arial"/>
          <w:b/>
          <w:bCs/>
          <w:noProof/>
          <w:szCs w:val="24"/>
        </w:rPr>
        <w:t>S2-23000</w:t>
      </w:r>
      <w:r>
        <w:rPr>
          <w:rFonts w:cs="Arial"/>
          <w:b/>
          <w:bCs/>
          <w:noProof/>
          <w:szCs w:val="24"/>
        </w:rPr>
        <w:t>10</w:t>
      </w:r>
    </w:p>
    <w:p w14:paraId="4EE7CD3A" w14:textId="77777777" w:rsidR="006443E4" w:rsidRPr="00AA2353" w:rsidRDefault="006443E4" w:rsidP="006443E4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Cs w:val="24"/>
        </w:rPr>
      </w:pPr>
      <w:r>
        <w:rPr>
          <w:rFonts w:cs="Arial"/>
          <w:b/>
          <w:bCs/>
          <w:noProof/>
          <w:szCs w:val="24"/>
        </w:rPr>
        <w:t>16</w:t>
      </w:r>
      <w:r w:rsidRPr="00AA2353">
        <w:rPr>
          <w:rFonts w:cs="Arial"/>
          <w:b/>
          <w:bCs/>
          <w:noProof/>
          <w:szCs w:val="24"/>
        </w:rPr>
        <w:t xml:space="preserve"> - </w:t>
      </w:r>
      <w:r>
        <w:rPr>
          <w:rFonts w:cs="Arial"/>
          <w:b/>
          <w:bCs/>
          <w:noProof/>
          <w:szCs w:val="24"/>
        </w:rPr>
        <w:t>20 January</w:t>
      </w:r>
      <w:r w:rsidRPr="00AA2353">
        <w:rPr>
          <w:rFonts w:cs="Arial"/>
          <w:b/>
          <w:bCs/>
          <w:noProof/>
          <w:szCs w:val="24"/>
        </w:rPr>
        <w:t>, 202</w:t>
      </w:r>
      <w:r>
        <w:rPr>
          <w:rFonts w:cs="Arial"/>
          <w:b/>
          <w:bCs/>
          <w:noProof/>
          <w:szCs w:val="24"/>
        </w:rPr>
        <w:t>3</w:t>
      </w:r>
      <w:r w:rsidRPr="00AA2353">
        <w:rPr>
          <w:rFonts w:cs="Arial"/>
          <w:b/>
          <w:bCs/>
          <w:noProof/>
          <w:szCs w:val="24"/>
        </w:rPr>
        <w:t xml:space="preserve">, </w:t>
      </w:r>
      <w:r>
        <w:rPr>
          <w:rFonts w:cs="Arial"/>
          <w:b/>
          <w:bCs/>
          <w:noProof/>
          <w:szCs w:val="24"/>
        </w:rPr>
        <w:t>Electronic meeting</w:t>
      </w:r>
    </w:p>
    <w:p w14:paraId="233CD0FF" w14:textId="77777777" w:rsidR="00DE48E8" w:rsidRDefault="00DE48E8" w:rsidP="00DE48E8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#S2-154</w:t>
      </w:r>
      <w:r>
        <w:rPr>
          <w:rFonts w:cs="Arial"/>
          <w:b/>
          <w:sz w:val="24"/>
        </w:rPr>
        <w:tab/>
        <w:t>S2-2210184</w:t>
      </w:r>
    </w:p>
    <w:p w14:paraId="50BD211B" w14:textId="77777777" w:rsidR="00DE48E8" w:rsidRDefault="00DE48E8" w:rsidP="00DE48E8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14 - 18 November, 2022, Toulouse, France</w:t>
      </w:r>
    </w:p>
    <w:p w14:paraId="0BE0D42A" w14:textId="6F2A9C5A" w:rsidR="00DE48E8" w:rsidRPr="00DE48E8" w:rsidRDefault="00DE48E8" w:rsidP="00DE48E8">
      <w:pPr>
        <w:tabs>
          <w:tab w:val="right" w:pos="9638"/>
        </w:tabs>
        <w:rPr>
          <w:rFonts w:cs="Arial"/>
          <w:b/>
          <w:sz w:val="24"/>
        </w:rPr>
      </w:pPr>
    </w:p>
    <w:p w14:paraId="401E08D7" w14:textId="77777777" w:rsidR="00DE48E8" w:rsidRDefault="00DE48E8" w:rsidP="00DE48E8"/>
    <w:p w14:paraId="0C7A2336" w14:textId="4B380B80" w:rsidR="00DE48E8" w:rsidRDefault="00DE48E8" w:rsidP="00DE48E8"/>
    <w:p w14:paraId="69C0ED00" w14:textId="5420E190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en-US" w:eastAsia="zh-CN"/>
        </w:rPr>
        <w:drawing>
          <wp:inline distT="0" distB="0" distL="0" distR="0" wp14:anchorId="5DB2279C" wp14:editId="16A6642A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10A38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2501CB6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CB512C" w14:paraId="6F858C59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0E60092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22B0B111" w14:textId="1324F9B8" w:rsidR="00A74A54" w:rsidRDefault="00000000" w:rsidP="00E37EF4">
            <w:pPr>
              <w:pStyle w:val="TableText"/>
            </w:pPr>
            <w:sdt>
              <w:sdtPr>
                <w:rPr>
                  <w:color w:val="000000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Content>
                <w:r w:rsidR="00827A17">
                  <w:rPr>
                    <w:rFonts w:hint="eastAsia"/>
                    <w:color w:val="000000"/>
                    <w:lang w:eastAsia="zh-CN"/>
                  </w:rPr>
                  <w:t>LS from NG to 3GPP SA3 on IMS Data Channel Security Mode</w:t>
                </w:r>
              </w:sdtContent>
            </w:sdt>
          </w:p>
        </w:tc>
      </w:tr>
    </w:tbl>
    <w:p w14:paraId="716634DB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E24F1DF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9069F94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374739C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3A5FAA4A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314AE28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69DCC4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30BE312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2813BD9" w14:textId="36AE7053" w:rsidR="00096622" w:rsidRPr="008150E1" w:rsidRDefault="00322702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 w:hint="eastAsia"/>
                    <w:lang w:eastAsia="zh-CN"/>
                  </w:rPr>
                  <w:t>UPG#4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2-12-10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72E1CD85" w14:textId="1C18EAC2" w:rsidR="00096622" w:rsidRPr="008150E1" w:rsidRDefault="00322702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10/12/2022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B96516A" w14:textId="3866F1C6" w:rsidR="00096622" w:rsidRDefault="003D1211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eastAsia="SimSun"/>
                    <w:lang w:eastAsia="zh-CN"/>
                  </w:rPr>
                  <w:t>Amman, Jordan</w:t>
                </w:r>
              </w:p>
            </w:sdtContent>
          </w:sdt>
        </w:tc>
      </w:tr>
    </w:tbl>
    <w:p w14:paraId="0B6FFF8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18D276C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2ABBD61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270B29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2E5DBC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CEC6BF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7AB51DF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306CA15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18808894" w14:textId="62ECCA1A" w:rsidR="0058060A" w:rsidRPr="00C201D7" w:rsidRDefault="00DF7C9A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UPG04_109</w:t>
                </w:r>
              </w:p>
            </w:tc>
          </w:sdtContent>
        </w:sdt>
        <w:tc>
          <w:tcPr>
            <w:tcW w:w="3228" w:type="dxa"/>
          </w:tcPr>
          <w:p w14:paraId="160445F3" w14:textId="3300F2AC" w:rsidR="0058060A" w:rsidRDefault="00000000" w:rsidP="003B2DB9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2-06-01T16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DF7C9A">
                  <w:rPr>
                    <w:lang w:val="sv-SE" w:eastAsia="ja-JP"/>
                  </w:rPr>
                  <w:t>2022-06-01</w:t>
                </w:r>
              </w:sdtContent>
            </w:sdt>
          </w:p>
        </w:tc>
        <w:tc>
          <w:tcPr>
            <w:tcW w:w="3008" w:type="dxa"/>
          </w:tcPr>
          <w:p w14:paraId="3CFC26E3" w14:textId="0A7316A4" w:rsidR="0058060A" w:rsidRPr="00C201D7" w:rsidRDefault="008721DE" w:rsidP="008721D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Zhijun</w:t>
            </w:r>
            <w:r w:rsidR="00225B41">
              <w:rPr>
                <w:rFonts w:eastAsia="MS Mincho"/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Li </w:t>
            </w:r>
            <w:r w:rsidR="00225B41">
              <w:rPr>
                <w:rFonts w:eastAsia="MS Mincho"/>
                <w:lang w:eastAsia="ja-JP"/>
              </w:rPr>
              <w:t>(</w:t>
            </w:r>
            <w:r>
              <w:rPr>
                <w:rFonts w:hint="eastAsia"/>
                <w:lang w:eastAsia="zh-CN"/>
              </w:rPr>
              <w:t>ZTE</w:t>
            </w:r>
            <w:r w:rsidR="00225B41">
              <w:rPr>
                <w:rFonts w:eastAsia="MS Mincho"/>
                <w:lang w:eastAsia="ja-JP"/>
              </w:rPr>
              <w:t>)</w:t>
            </w:r>
          </w:p>
        </w:tc>
      </w:tr>
      <w:tr w:rsidR="0058060A" w14:paraId="1B65888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27750E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6670814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9ADCB8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B34333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13298F4" w14:textId="1FB6A67D" w:rsidR="0058060A" w:rsidRPr="00C962DC" w:rsidRDefault="005852E2" w:rsidP="005A7060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C962DC">
              <w:rPr>
                <w:rFonts w:eastAsia="MS Mincho"/>
                <w:iCs/>
                <w:lang w:eastAsia="ja-JP"/>
              </w:rPr>
              <w:t>NG/</w:t>
            </w:r>
            <w:r w:rsidR="005A7060">
              <w:rPr>
                <w:rFonts w:eastAsia="MS Mincho"/>
                <w:iCs/>
                <w:lang w:eastAsia="ja-JP"/>
              </w:rPr>
              <w:t>UPG</w:t>
            </w:r>
          </w:p>
        </w:tc>
        <w:tc>
          <w:tcPr>
            <w:tcW w:w="3228" w:type="dxa"/>
          </w:tcPr>
          <w:p w14:paraId="2D22852F" w14:textId="5991F602" w:rsidR="0058060A" w:rsidRPr="00C201D7" w:rsidRDefault="00DF7C9A" w:rsidP="0077150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205C2CED" w14:textId="24401E1E" w:rsidR="0058060A" w:rsidRPr="0062734F" w:rsidRDefault="00E37EF4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</w:t>
            </w:r>
            <w:r w:rsidR="00225B41">
              <w:rPr>
                <w:rFonts w:eastAsia="MS Mincho"/>
                <w:i/>
                <w:lang w:eastAsia="ja-JP"/>
              </w:rPr>
              <w:t>s</w:t>
            </w:r>
            <w:r>
              <w:rPr>
                <w:rFonts w:eastAsia="MS Mincho"/>
                <w:i/>
                <w:lang w:eastAsia="ja-JP"/>
              </w:rPr>
              <w:t>@gsma.com</w:t>
            </w:r>
          </w:p>
        </w:tc>
      </w:tr>
      <w:tr w:rsidR="0058060A" w14:paraId="2C28847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C9D00B8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14:paraId="5E3180D6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296E59D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35CAC0D4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97A5991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1280CD1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464D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EE2" w14:textId="055C74BA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5A7A42" w14:paraId="3AEF825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83E19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B07D" w14:textId="51D9107A" w:rsidR="00F83A3C" w:rsidRPr="005A7A42" w:rsidRDefault="00F83A3C" w:rsidP="001202FC">
            <w:pPr>
              <w:pStyle w:val="TableText"/>
              <w:rPr>
                <w:rFonts w:eastAsia="MS Mincho"/>
                <w:lang w:val="fr-BE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To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Pr="005A7A42">
              <w:rPr>
                <w:rFonts w:eastAsia="MS Mincho"/>
                <w:lang w:val="fr-BE" w:eastAsia="ja-JP"/>
              </w:rPr>
              <w:t>: 3GPP</w:t>
            </w:r>
            <w:r w:rsidR="008B6AA2" w:rsidRPr="005A7A42">
              <w:rPr>
                <w:rFonts w:eastAsia="MS Mincho"/>
                <w:lang w:val="fr-BE" w:eastAsia="ja-JP"/>
              </w:rPr>
              <w:t xml:space="preserve"> </w:t>
            </w:r>
            <w:r w:rsidR="00CC1379" w:rsidRPr="005A7A42">
              <w:rPr>
                <w:rFonts w:eastAsia="MS Mincho"/>
                <w:lang w:val="fr-BE" w:eastAsia="ja-JP"/>
              </w:rPr>
              <w:t>SA</w:t>
            </w:r>
            <w:r w:rsidR="002A264E">
              <w:rPr>
                <w:rFonts w:eastAsia="MS Mincho"/>
                <w:lang w:val="fr-BE" w:eastAsia="ja-JP"/>
              </w:rPr>
              <w:t>3</w:t>
            </w:r>
          </w:p>
          <w:p w14:paraId="58832A02" w14:textId="64ABAD8B" w:rsidR="00B7688A" w:rsidRPr="005A7A42" w:rsidRDefault="00B7688A" w:rsidP="00414B1F">
            <w:pPr>
              <w:pStyle w:val="TableText"/>
              <w:rPr>
                <w:rFonts w:eastAsia="MS Mincho"/>
                <w:lang w:val="fr-BE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Copy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Pr="005A7A42">
              <w:rPr>
                <w:rFonts w:eastAsia="MS Mincho"/>
                <w:lang w:val="fr-BE" w:eastAsia="ja-JP"/>
              </w:rPr>
              <w:t xml:space="preserve">: </w:t>
            </w:r>
            <w:r w:rsidR="00512030">
              <w:rPr>
                <w:rFonts w:eastAsia="MS Mincho"/>
                <w:lang w:val="fr-BE" w:eastAsia="ja-JP"/>
              </w:rPr>
              <w:t>3GPP SA2</w:t>
            </w:r>
          </w:p>
        </w:tc>
      </w:tr>
    </w:tbl>
    <w:p w14:paraId="116827DD" w14:textId="47451943" w:rsidR="00FC0FBE" w:rsidRPr="005A7A42" w:rsidRDefault="00FC0FBE" w:rsidP="0058060A">
      <w:pPr>
        <w:pStyle w:val="NormalParagraph"/>
        <w:rPr>
          <w:lang w:val="fr-BE"/>
        </w:rPr>
      </w:pPr>
    </w:p>
    <w:p w14:paraId="684552B1" w14:textId="3BF279E3" w:rsidR="0057552D" w:rsidRDefault="0057552D" w:rsidP="009E4C85">
      <w:pPr>
        <w:pStyle w:val="Heading1"/>
      </w:pPr>
      <w:r>
        <w:t>Background</w:t>
      </w:r>
      <w:r w:rsidR="00356BA8">
        <w:t xml:space="preserve"> </w:t>
      </w:r>
    </w:p>
    <w:p w14:paraId="66C63769" w14:textId="77C753D1" w:rsidR="00213098" w:rsidRDefault="00213098" w:rsidP="00ED12A9">
      <w:pPr>
        <w:spacing w:before="0" w:after="120" w:line="360" w:lineRule="auto"/>
      </w:pPr>
      <w:r>
        <w:t xml:space="preserve">GSMA UPG </w:t>
      </w:r>
      <w:r w:rsidR="00AD3839">
        <w:t xml:space="preserve">IMS Data Channel Task Force </w:t>
      </w:r>
      <w:r w:rsidR="00215028">
        <w:t xml:space="preserve">(IDCTF) </w:t>
      </w:r>
      <w:r>
        <w:t xml:space="preserve">is </w:t>
      </w:r>
      <w:r w:rsidR="007B7B9E">
        <w:t xml:space="preserve">currently </w:t>
      </w:r>
      <w:r>
        <w:t xml:space="preserve">developing GSMA PRD “NG.134 – IMS Data Channel”, and </w:t>
      </w:r>
      <w:r w:rsidR="00A269F5">
        <w:t>has</w:t>
      </w:r>
      <w:r w:rsidR="00434DFB">
        <w:t xml:space="preserve"> </w:t>
      </w:r>
      <w:r w:rsidR="005E1D0D">
        <w:t xml:space="preserve">some </w:t>
      </w:r>
      <w:r w:rsidR="00434DFB">
        <w:t xml:space="preserve">security </w:t>
      </w:r>
      <w:r w:rsidR="00B85557">
        <w:t xml:space="preserve">related </w:t>
      </w:r>
      <w:r w:rsidR="00434DFB">
        <w:t>question</w:t>
      </w:r>
      <w:r w:rsidR="005E1D0D">
        <w:t>s</w:t>
      </w:r>
      <w:r w:rsidR="00434DFB">
        <w:t xml:space="preserve"> which </w:t>
      </w:r>
      <w:r w:rsidR="003D7435">
        <w:t xml:space="preserve">require </w:t>
      </w:r>
      <w:r w:rsidR="00434DFB">
        <w:t xml:space="preserve">3GPP </w:t>
      </w:r>
      <w:r w:rsidR="00434DFB">
        <w:lastRenderedPageBreak/>
        <w:t xml:space="preserve">SA3 </w:t>
      </w:r>
      <w:r w:rsidR="00AB66D2">
        <w:t>answers</w:t>
      </w:r>
      <w:r w:rsidR="00434DFB">
        <w:t>.</w:t>
      </w:r>
      <w:r w:rsidR="008C35C9">
        <w:t xml:space="preserve"> IMS data channel is the data channel as defined in section 6.2.10 of 3GPP TS 26.114</w:t>
      </w:r>
      <w:r w:rsidR="002002E4">
        <w:t xml:space="preserve"> and described by the data media defined in section 5.1 of 3GPP TS 26.114</w:t>
      </w:r>
      <w:r w:rsidR="008C35C9">
        <w:t>.</w:t>
      </w:r>
    </w:p>
    <w:p w14:paraId="53917F72" w14:textId="69A1FE11" w:rsidR="00DC380C" w:rsidRPr="00055E1E" w:rsidRDefault="00B85557" w:rsidP="00ED12A9">
      <w:pPr>
        <w:spacing w:before="0" w:after="120" w:line="360" w:lineRule="auto"/>
        <w:rPr>
          <w:lang w:val="en-US"/>
        </w:rPr>
      </w:pPr>
      <w:r>
        <w:rPr>
          <w:lang w:val="en-US"/>
        </w:rPr>
        <w:t>T</w:t>
      </w:r>
      <w:r w:rsidR="000D2DC0">
        <w:rPr>
          <w:lang w:val="en-US"/>
        </w:rPr>
        <w:t xml:space="preserve">he IMS data channel application service logic and </w:t>
      </w:r>
      <w:r>
        <w:rPr>
          <w:lang w:val="en-US"/>
        </w:rPr>
        <w:t xml:space="preserve">the </w:t>
      </w:r>
      <w:r w:rsidR="000D2DC0">
        <w:rPr>
          <w:lang w:val="en-US"/>
        </w:rPr>
        <w:t>media content MAY be</w:t>
      </w:r>
      <w:r w:rsidR="000D2DC0">
        <w:rPr>
          <w:rFonts w:hint="eastAsia"/>
          <w:lang w:val="en-US"/>
        </w:rPr>
        <w:t xml:space="preserve"> either</w:t>
      </w:r>
      <w:r w:rsidR="000D2DC0">
        <w:rPr>
          <w:lang w:val="en-US"/>
        </w:rPr>
        <w:t xml:space="preserve"> provided by the Data Channel Server</w:t>
      </w:r>
      <w:r w:rsidR="00FB6B58">
        <w:rPr>
          <w:lang w:val="en-US"/>
        </w:rPr>
        <w:t xml:space="preserve"> </w:t>
      </w:r>
      <w:r>
        <w:rPr>
          <w:lang w:val="en-US"/>
        </w:rPr>
        <w:t>deployed within</w:t>
      </w:r>
      <w:r>
        <w:rPr>
          <w:rFonts w:hint="eastAsia"/>
          <w:lang w:val="en-US"/>
        </w:rPr>
        <w:t xml:space="preserve"> </w:t>
      </w:r>
      <w:r w:rsidR="000D2DC0">
        <w:rPr>
          <w:rFonts w:hint="eastAsia"/>
          <w:lang w:val="en-US"/>
        </w:rPr>
        <w:t>the operator</w:t>
      </w:r>
      <w:r w:rsidR="000D2DC0">
        <w:rPr>
          <w:lang w:val="en-US"/>
        </w:rPr>
        <w:t>’</w:t>
      </w:r>
      <w:r w:rsidR="000D2DC0">
        <w:rPr>
          <w:rFonts w:hint="eastAsia"/>
          <w:lang w:val="en-US"/>
        </w:rPr>
        <w:t xml:space="preserve">s administrative domain, </w:t>
      </w:r>
      <w:r w:rsidR="000D2DC0">
        <w:rPr>
          <w:lang w:val="en-US"/>
        </w:rPr>
        <w:t xml:space="preserve">or </w:t>
      </w:r>
      <w:r w:rsidR="000D2DC0">
        <w:rPr>
          <w:rFonts w:hint="eastAsia"/>
          <w:lang w:val="en-US"/>
        </w:rPr>
        <w:t xml:space="preserve">by </w:t>
      </w:r>
      <w:r w:rsidR="000D2DC0">
        <w:rPr>
          <w:lang w:val="en-US"/>
        </w:rPr>
        <w:t xml:space="preserve">an </w:t>
      </w:r>
      <w:r w:rsidR="00BB679C">
        <w:rPr>
          <w:lang w:val="en-US"/>
        </w:rPr>
        <w:t>e</w:t>
      </w:r>
      <w:r w:rsidR="000D2DC0">
        <w:rPr>
          <w:lang w:val="en-US"/>
        </w:rPr>
        <w:t xml:space="preserve">xternal </w:t>
      </w:r>
      <w:r w:rsidR="00BB679C">
        <w:rPr>
          <w:lang w:val="en-US"/>
        </w:rPr>
        <w:t>s</w:t>
      </w:r>
      <w:r w:rsidR="000D2DC0">
        <w:rPr>
          <w:lang w:val="en-US"/>
        </w:rPr>
        <w:t>erver</w:t>
      </w:r>
      <w:r w:rsidR="000D2DC0">
        <w:rPr>
          <w:rFonts w:hint="eastAsia"/>
          <w:lang w:val="en-US"/>
        </w:rPr>
        <w:t xml:space="preserve"> </w:t>
      </w:r>
      <w:r w:rsidR="000D2DC0">
        <w:rPr>
          <w:lang w:val="en-US"/>
        </w:rPr>
        <w:t>deployed outside the operator’s administrative domain.</w:t>
      </w:r>
    </w:p>
    <w:p w14:paraId="46A89B5A" w14:textId="1CA27116" w:rsidR="00215028" w:rsidRDefault="005E5549" w:rsidP="00ED12A9">
      <w:pPr>
        <w:spacing w:before="0" w:after="120" w:line="360" w:lineRule="auto"/>
      </w:pPr>
      <w:r>
        <w:t>During</w:t>
      </w:r>
      <w:r w:rsidR="00A11AF0">
        <w:t xml:space="preserve"> the</w:t>
      </w:r>
      <w:r w:rsidR="00A45927">
        <w:t xml:space="preserve"> </w:t>
      </w:r>
      <w:r w:rsidR="00A11AF0">
        <w:t>discussion</w:t>
      </w:r>
      <w:r w:rsidR="00A45927">
        <w:t xml:space="preserve"> </w:t>
      </w:r>
      <w:r w:rsidR="00971DDA">
        <w:t>on the ways</w:t>
      </w:r>
      <w:r w:rsidR="008D144F">
        <w:t xml:space="preserve"> to access </w:t>
      </w:r>
      <w:r w:rsidR="00B85557">
        <w:t xml:space="preserve">data channel media from </w:t>
      </w:r>
      <w:r w:rsidR="008D144F">
        <w:t xml:space="preserve">an external server </w:t>
      </w:r>
      <w:r w:rsidR="00FF36B6">
        <w:t xml:space="preserve">and </w:t>
      </w:r>
      <w:r w:rsidR="008D144F">
        <w:t>within SIP session</w:t>
      </w:r>
      <w:r w:rsidR="00BF2899">
        <w:t>,</w:t>
      </w:r>
      <w:r w:rsidR="00FC204F">
        <w:t xml:space="preserve"> two </w:t>
      </w:r>
      <w:r w:rsidR="001268D1">
        <w:t>potential communication</w:t>
      </w:r>
      <w:r w:rsidR="00FC204F">
        <w:t xml:space="preserve"> models </w:t>
      </w:r>
      <w:r w:rsidR="00B85557">
        <w:t xml:space="preserve">were </w:t>
      </w:r>
      <w:r w:rsidR="001362F5">
        <w:t>analysed</w:t>
      </w:r>
      <w:r w:rsidR="007B3DA2">
        <w:t xml:space="preserve"> (see attached GSMA PRD NG.134</w:t>
      </w:r>
      <w:r w:rsidR="00BD0A6A">
        <w:t xml:space="preserve"> Annex</w:t>
      </w:r>
      <w:r w:rsidR="007B3DA2">
        <w:t>)</w:t>
      </w:r>
      <w:r w:rsidR="001268D1">
        <w:t>:</w:t>
      </w:r>
    </w:p>
    <w:p w14:paraId="1C5CE86F" w14:textId="1A6A9BF8" w:rsidR="001268D1" w:rsidRDefault="00F83B18" w:rsidP="001268D1">
      <w:pPr>
        <w:spacing w:before="0" w:after="120" w:line="360" w:lineRule="auto"/>
        <w:ind w:left="720"/>
      </w:pPr>
      <w:r w:rsidRPr="00DE6B7B">
        <w:rPr>
          <w:b/>
        </w:rPr>
        <w:t>Model A</w:t>
      </w:r>
      <w:r>
        <w:t xml:space="preserve">, </w:t>
      </w:r>
      <w:r w:rsidR="00B85557">
        <w:t xml:space="preserve">where </w:t>
      </w:r>
      <w:r w:rsidR="0059466A">
        <w:t>the external server is a</w:t>
      </w:r>
      <w:r w:rsidR="00B85557">
        <w:t>n</w:t>
      </w:r>
      <w:r w:rsidR="0059466A">
        <w:t xml:space="preserve"> HTTP server without</w:t>
      </w:r>
      <w:r w:rsidR="0039088E">
        <w:t xml:space="preserve"> IETF RFC 8831</w:t>
      </w:r>
      <w:r w:rsidR="0059466A">
        <w:t xml:space="preserve"> WebRTC data channel protocol support. In this model, the</w:t>
      </w:r>
      <w:r w:rsidR="00AD270F">
        <w:t xml:space="preserve"> IMS</w:t>
      </w:r>
      <w:r w:rsidR="0059466A">
        <w:t xml:space="preserve"> data channel is established between the </w:t>
      </w:r>
      <w:r w:rsidR="00027D7C">
        <w:t xml:space="preserve">data channel </w:t>
      </w:r>
      <w:r w:rsidR="00027D7C" w:rsidRPr="00DD220D">
        <w:t xml:space="preserve">capable MTSI client </w:t>
      </w:r>
      <w:r w:rsidR="00027D7C">
        <w:t xml:space="preserve">(i.e. </w:t>
      </w:r>
      <w:r w:rsidR="007840E6">
        <w:t>DCMTSI</w:t>
      </w:r>
      <w:r w:rsidR="00027D7C">
        <w:t>)</w:t>
      </w:r>
      <w:r w:rsidR="007840E6">
        <w:t xml:space="preserve"> and the IMS network</w:t>
      </w:r>
      <w:r w:rsidR="005D6CFF">
        <w:t>, in this case with the Data Channel Server</w:t>
      </w:r>
      <w:r w:rsidR="005137B4">
        <w:t xml:space="preserve"> node</w:t>
      </w:r>
      <w:r w:rsidR="00D94535">
        <w:t>. T</w:t>
      </w:r>
      <w:r w:rsidR="007840E6">
        <w:t xml:space="preserve">he Data Channel Server may further interact with the external server </w:t>
      </w:r>
      <w:r w:rsidR="002D2277">
        <w:t>(</w:t>
      </w:r>
      <w:r w:rsidR="007840E6">
        <w:t xml:space="preserve">e.g. to retrieve </w:t>
      </w:r>
      <w:r w:rsidR="00AF3684">
        <w:t>application specific content</w:t>
      </w:r>
      <w:r w:rsidR="002D2277">
        <w:t>) via application specific protocols</w:t>
      </w:r>
      <w:r w:rsidR="00AF3684">
        <w:t>.</w:t>
      </w:r>
      <w:r w:rsidR="00B85557">
        <w:t xml:space="preserve"> Model A does not allow by the definition to use the end</w:t>
      </w:r>
      <w:r w:rsidR="00D9015B">
        <w:t>-</w:t>
      </w:r>
      <w:r w:rsidR="00B85557">
        <w:t>to</w:t>
      </w:r>
      <w:r w:rsidR="00D9015B">
        <w:t>-</w:t>
      </w:r>
      <w:r w:rsidR="00B85557">
        <w:t xml:space="preserve">end </w:t>
      </w:r>
      <w:r w:rsidR="004D1BAB">
        <w:t xml:space="preserve">(e2e) </w:t>
      </w:r>
      <w:r w:rsidR="00B85557">
        <w:t>security mode defined by IETF RFC 8831 and the only option available is</w:t>
      </w:r>
      <w:r w:rsidR="00C46BB6">
        <w:t xml:space="preserve"> the end-to-access-</w:t>
      </w:r>
      <w:r w:rsidR="001B621F">
        <w:t>edge</w:t>
      </w:r>
      <w:r w:rsidR="00B85557">
        <w:t xml:space="preserve"> </w:t>
      </w:r>
      <w:r w:rsidR="001B621F">
        <w:t>(</w:t>
      </w:r>
      <w:r w:rsidR="00B85557">
        <w:t>e2ae</w:t>
      </w:r>
      <w:r w:rsidR="001B621F">
        <w:t>)</w:t>
      </w:r>
      <w:r w:rsidR="00B85557">
        <w:t xml:space="preserve"> </w:t>
      </w:r>
      <w:r w:rsidR="00B2372F">
        <w:rPr>
          <w:rFonts w:hint="eastAsia"/>
        </w:rPr>
        <w:t xml:space="preserve">security </w:t>
      </w:r>
      <w:r w:rsidR="00B85557">
        <w:t xml:space="preserve">mode defined in 3GPP </w:t>
      </w:r>
      <w:r w:rsidR="00B85557" w:rsidRPr="00C85A09">
        <w:rPr>
          <w:rStyle w:val="NOTEZchn"/>
        </w:rPr>
        <w:t>TS 33.328</w:t>
      </w:r>
      <w:r w:rsidR="00292083">
        <w:rPr>
          <w:rStyle w:val="NOTEZchn"/>
        </w:rPr>
        <w:t>.</w:t>
      </w:r>
      <w:r w:rsidR="00356414">
        <w:rPr>
          <w:rStyle w:val="NOTEZchn"/>
        </w:rPr>
        <w:t xml:space="preserve"> Therefore only the Mb interface is encrypted i.e. DCMTSI to IMS-AGW </w:t>
      </w:r>
      <w:r w:rsidR="00356414" w:rsidRPr="00427BD6">
        <w:rPr>
          <w:rStyle w:val="NOTEZchn"/>
        </w:rPr>
        <w:t xml:space="preserve">part of </w:t>
      </w:r>
      <w:r w:rsidR="00934491" w:rsidRPr="00427BD6">
        <w:rPr>
          <w:rStyle w:val="NOTEZchn"/>
        </w:rPr>
        <w:t xml:space="preserve">the </w:t>
      </w:r>
      <w:r w:rsidR="00501E0E" w:rsidRPr="00427BD6">
        <w:rPr>
          <w:rStyle w:val="NOTEZchn"/>
        </w:rPr>
        <w:t>data channel path</w:t>
      </w:r>
      <w:r w:rsidR="00356414">
        <w:rPr>
          <w:rStyle w:val="NOTEZchn"/>
        </w:rPr>
        <w:t>.</w:t>
      </w:r>
    </w:p>
    <w:p w14:paraId="160D4B44" w14:textId="6D16ED93" w:rsidR="00441CFC" w:rsidRDefault="00441CFC" w:rsidP="001268D1">
      <w:pPr>
        <w:spacing w:before="0" w:after="120" w:line="360" w:lineRule="auto"/>
        <w:ind w:left="720"/>
      </w:pPr>
      <w:r w:rsidRPr="00DE6B7B">
        <w:rPr>
          <w:b/>
        </w:rPr>
        <w:t>Model B</w:t>
      </w:r>
      <w:r>
        <w:t xml:space="preserve">, the external server is a HTTP server with </w:t>
      </w:r>
      <w:r w:rsidR="0039088E">
        <w:t xml:space="preserve">IETF RFC 8831 </w:t>
      </w:r>
      <w:r>
        <w:t xml:space="preserve">WebRTC data channel protocol support. In this model, </w:t>
      </w:r>
      <w:r w:rsidR="00DB321D">
        <w:t xml:space="preserve">the </w:t>
      </w:r>
      <w:r w:rsidR="00612FB7">
        <w:t xml:space="preserve">IMS </w:t>
      </w:r>
      <w:r w:rsidR="00DB321D">
        <w:t xml:space="preserve">data channel </w:t>
      </w:r>
      <w:r w:rsidR="0029177B">
        <w:t>MAY</w:t>
      </w:r>
      <w:r w:rsidR="00DB321D">
        <w:t xml:space="preserve"> be established directly between the DCMTSI and the external server</w:t>
      </w:r>
      <w:r w:rsidR="00590C78">
        <w:t xml:space="preserve"> therefore </w:t>
      </w:r>
      <w:r w:rsidR="00590C78" w:rsidRPr="00C85A09">
        <w:rPr>
          <w:rStyle w:val="NOTEZchn"/>
        </w:rPr>
        <w:t xml:space="preserve">3GPP TS 33.328 </w:t>
      </w:r>
      <w:r w:rsidR="00590C78">
        <w:rPr>
          <w:rStyle w:val="NOTEZchn"/>
        </w:rPr>
        <w:t xml:space="preserve">defined </w:t>
      </w:r>
      <w:r w:rsidR="001B621F">
        <w:rPr>
          <w:rStyle w:val="NOTEZchn"/>
        </w:rPr>
        <w:t>end</w:t>
      </w:r>
      <w:r w:rsidR="00C46BB6">
        <w:rPr>
          <w:rStyle w:val="NOTEZchn"/>
        </w:rPr>
        <w:t>-to-</w:t>
      </w:r>
      <w:r w:rsidR="001B621F">
        <w:rPr>
          <w:rStyle w:val="NOTEZchn"/>
        </w:rPr>
        <w:t>end (</w:t>
      </w:r>
      <w:r w:rsidR="00590C78">
        <w:rPr>
          <w:rStyle w:val="NOTEZchn"/>
        </w:rPr>
        <w:t>e2e</w:t>
      </w:r>
      <w:r w:rsidR="001B621F">
        <w:rPr>
          <w:rStyle w:val="NOTEZchn"/>
        </w:rPr>
        <w:t>)</w:t>
      </w:r>
      <w:r w:rsidR="00590C78">
        <w:rPr>
          <w:rStyle w:val="NOTEZchn"/>
        </w:rPr>
        <w:t xml:space="preserve"> </w:t>
      </w:r>
      <w:r w:rsidR="005202D1">
        <w:rPr>
          <w:rStyle w:val="NOTEZchn"/>
          <w:rFonts w:hint="eastAsia"/>
          <w:lang w:eastAsia="zh-CN"/>
        </w:rPr>
        <w:t xml:space="preserve">security </w:t>
      </w:r>
      <w:r w:rsidR="00590C78">
        <w:rPr>
          <w:rStyle w:val="NOTEZchn"/>
        </w:rPr>
        <w:t>mode could be used by the data channels</w:t>
      </w:r>
      <w:r w:rsidR="0097271D">
        <w:rPr>
          <w:rStyle w:val="NOTEZchn"/>
        </w:rPr>
        <w:t xml:space="preserve">. </w:t>
      </w:r>
      <w:r w:rsidR="000676C1">
        <w:rPr>
          <w:rStyle w:val="NOTEZchn"/>
        </w:rPr>
        <w:t xml:space="preserve">In that case the entire communication path would be encrypted. </w:t>
      </w:r>
      <w:r w:rsidR="0097271D">
        <w:rPr>
          <w:rStyle w:val="NOTEZchn"/>
        </w:rPr>
        <w:t xml:space="preserve">This is aligned with the </w:t>
      </w:r>
      <w:r w:rsidR="001B621F">
        <w:rPr>
          <w:rStyle w:val="NOTEZchn"/>
        </w:rPr>
        <w:t>end</w:t>
      </w:r>
      <w:r w:rsidR="00945E2C">
        <w:rPr>
          <w:rStyle w:val="NOTEZchn"/>
        </w:rPr>
        <w:t>-</w:t>
      </w:r>
      <w:r w:rsidR="001B621F">
        <w:rPr>
          <w:rStyle w:val="NOTEZchn"/>
        </w:rPr>
        <w:t>to</w:t>
      </w:r>
      <w:r w:rsidR="00945E2C">
        <w:rPr>
          <w:rStyle w:val="NOTEZchn"/>
        </w:rPr>
        <w:t>-</w:t>
      </w:r>
      <w:r w:rsidR="001B621F">
        <w:rPr>
          <w:rStyle w:val="NOTEZchn"/>
        </w:rPr>
        <w:t xml:space="preserve">end </w:t>
      </w:r>
      <w:r w:rsidR="0097271D">
        <w:rPr>
          <w:rStyle w:val="NOTEZchn"/>
        </w:rPr>
        <w:t>security mode recommended by IETF RFC 8831</w:t>
      </w:r>
      <w:r w:rsidR="00590C78">
        <w:rPr>
          <w:rStyle w:val="NOTEZchn"/>
        </w:rPr>
        <w:t>.</w:t>
      </w:r>
    </w:p>
    <w:p w14:paraId="6F9A9026" w14:textId="5C07A246" w:rsidR="00C80E61" w:rsidRDefault="00AD1FCE" w:rsidP="00ED12A9">
      <w:pPr>
        <w:spacing w:before="0" w:after="120" w:line="360" w:lineRule="auto"/>
      </w:pPr>
      <w:r>
        <w:t xml:space="preserve">3GPP TS 33.238 </w:t>
      </w:r>
      <w:r w:rsidR="00AA6FC4">
        <w:t>and</w:t>
      </w:r>
      <w:r>
        <w:t xml:space="preserve"> TS 23.334 </w:t>
      </w:r>
      <w:r w:rsidR="000029AB">
        <w:t xml:space="preserve">(see section 5.20.1) </w:t>
      </w:r>
      <w:r w:rsidR="00031B68">
        <w:t>require</w:t>
      </w:r>
      <w:r w:rsidR="008F2952">
        <w:t xml:space="preserve"> </w:t>
      </w:r>
      <w:r>
        <w:t xml:space="preserve">that e2ae security </w:t>
      </w:r>
      <w:r w:rsidR="00927B01">
        <w:rPr>
          <w:rFonts w:hint="eastAsia"/>
        </w:rPr>
        <w:t xml:space="preserve">mode </w:t>
      </w:r>
      <w:r w:rsidR="00077E87">
        <w:t>should</w:t>
      </w:r>
      <w:r w:rsidR="0051056D">
        <w:t xml:space="preserve"> be</w:t>
      </w:r>
      <w:r>
        <w:t xml:space="preserve"> used for IMS data channel. </w:t>
      </w:r>
      <w:r w:rsidR="00E7124E">
        <w:t>It means that</w:t>
      </w:r>
      <w:r w:rsidR="00C80E61">
        <w:t xml:space="preserve"> </w:t>
      </w:r>
      <w:r w:rsidR="00BD70D3">
        <w:t>an</w:t>
      </w:r>
      <w:r w:rsidR="00C80E61">
        <w:t xml:space="preserve"> SCTP over DTLS connection </w:t>
      </w:r>
      <w:r w:rsidR="00604B70">
        <w:t>should be established</w:t>
      </w:r>
      <w:r w:rsidR="00C80E61">
        <w:t xml:space="preserve"> between the DCMTSI and the IMS-AGW</w:t>
      </w:r>
      <w:r w:rsidR="00707AB7">
        <w:t xml:space="preserve"> (see</w:t>
      </w:r>
      <w:r w:rsidR="0051056D">
        <w:t xml:space="preserve"> section 5.20.2 of 3GPP TS 23.334</w:t>
      </w:r>
      <w:r w:rsidR="00707AB7">
        <w:t>)</w:t>
      </w:r>
      <w:r w:rsidR="00C80E61">
        <w:t>.</w:t>
      </w:r>
      <w:r w:rsidR="00590C78">
        <w:t xml:space="preserve"> The text is void of any references to e2e </w:t>
      </w:r>
      <w:r w:rsidR="008D2E24">
        <w:rPr>
          <w:rFonts w:hint="eastAsia"/>
        </w:rPr>
        <w:t xml:space="preserve">security </w:t>
      </w:r>
      <w:r w:rsidR="00590C78">
        <w:t xml:space="preserve">mode for the </w:t>
      </w:r>
      <w:r w:rsidR="008C35C9">
        <w:t xml:space="preserve">IMS </w:t>
      </w:r>
      <w:r w:rsidR="00590C78">
        <w:t>data channels.</w:t>
      </w:r>
    </w:p>
    <w:p w14:paraId="13288F92" w14:textId="1BD657AB" w:rsidR="001B18DA" w:rsidRDefault="00216012" w:rsidP="00ED12A9">
      <w:pPr>
        <w:spacing w:before="0" w:after="120" w:line="360" w:lineRule="auto"/>
      </w:pPr>
      <w:r>
        <w:t xml:space="preserve">However, </w:t>
      </w:r>
      <w:r w:rsidR="00AC2BA8">
        <w:t>according to IETF RFC 8831 (</w:t>
      </w:r>
      <w:r w:rsidR="00B03952">
        <w:t xml:space="preserve">see </w:t>
      </w:r>
      <w:r w:rsidR="00AC2BA8">
        <w:t xml:space="preserve">section </w:t>
      </w:r>
      <w:r w:rsidR="00E83019">
        <w:t>6.2</w:t>
      </w:r>
      <w:r w:rsidR="00AC2BA8">
        <w:t>)</w:t>
      </w:r>
      <w:r w:rsidR="00C80E61">
        <w:t xml:space="preserve">, it requires </w:t>
      </w:r>
      <w:r w:rsidR="00077904">
        <w:t xml:space="preserve">end-to-end (e2e) security </w:t>
      </w:r>
      <w:r w:rsidR="00BE0E48">
        <w:rPr>
          <w:rFonts w:hint="eastAsia"/>
        </w:rPr>
        <w:t xml:space="preserve">mode </w:t>
      </w:r>
      <w:r w:rsidR="00077904">
        <w:t xml:space="preserve">between two endpoints supporting WebRTC data channel protocol. </w:t>
      </w:r>
      <w:r w:rsidR="008947A1">
        <w:t>It</w:t>
      </w:r>
      <w:r w:rsidR="00077904">
        <w:t xml:space="preserve"> means</w:t>
      </w:r>
      <w:r w:rsidR="009B7EC8">
        <w:t xml:space="preserve"> that</w:t>
      </w:r>
      <w:r w:rsidR="00077904">
        <w:t xml:space="preserve"> the SCTP over DTLS connection should be established between the DCMTSI and the external server</w:t>
      </w:r>
      <w:r w:rsidR="007B0AAB">
        <w:t>,</w:t>
      </w:r>
      <w:r w:rsidR="00551FA7">
        <w:t xml:space="preserve"> </w:t>
      </w:r>
      <w:r w:rsidR="002956CF">
        <w:t>for the above communication model B</w:t>
      </w:r>
      <w:r w:rsidR="00077904">
        <w:t>.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8693"/>
      </w:tblGrid>
      <w:tr w:rsidR="00D67860" w14:paraId="591A63A4" w14:textId="77777777" w:rsidTr="009B0B79">
        <w:tc>
          <w:tcPr>
            <w:tcW w:w="8693" w:type="dxa"/>
          </w:tcPr>
          <w:p w14:paraId="646D7247" w14:textId="55C5F69E" w:rsidR="00D67860" w:rsidRDefault="00D67860" w:rsidP="00ED12A9">
            <w:pPr>
              <w:spacing w:before="0" w:after="120" w:line="360" w:lineRule="auto"/>
            </w:pPr>
            <w:r>
              <w:t>IETF RFC 8831, section 6.2:</w:t>
            </w:r>
          </w:p>
          <w:p w14:paraId="10E5D556" w14:textId="25AD524B" w:rsidR="00D67860" w:rsidRDefault="00D67860" w:rsidP="00ED12A9">
            <w:pPr>
              <w:spacing w:before="0" w:after="120" w:line="360" w:lineRule="auto"/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  <w:lastRenderedPageBreak/>
              <w:t xml:space="preserve">In the WebRTC context, the SCTP association will be set up when the two endpoints of the WebRTC </w:t>
            </w:r>
            <w:proofErr w:type="spellStart"/>
            <w:r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  <w:t>PeerConnection</w:t>
            </w:r>
            <w:proofErr w:type="spellEnd"/>
            <w:r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  <w:t xml:space="preserve"> agree on opening it, as negotiated by the JavaScript Session Establishment Protocol (JSEP), which is typically an exchange of the Session Description Protocol (SDP) [</w:t>
            </w:r>
            <w:r w:rsidR="00D736DA" w:rsidRPr="00D736DA">
              <w:rPr>
                <w:rStyle w:val="Hyperlink"/>
                <w:rFonts w:cs="Arial"/>
                <w:color w:val="2222EE"/>
                <w:sz w:val="21"/>
                <w:szCs w:val="21"/>
                <w:shd w:val="clear" w:color="auto" w:fill="FFFFFF"/>
              </w:rPr>
              <w:t>RFC8829</w:t>
            </w:r>
            <w:r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  <w:t>]. It will use the DTLS connection selected via ICE, and typically this will be shared via BUNDLE or equivalent with DTLS connections used to key the SRTP media streams.</w:t>
            </w:r>
          </w:p>
          <w:p w14:paraId="09428CA6" w14:textId="165A963D" w:rsidR="002D69CC" w:rsidRDefault="002D69CC" w:rsidP="00ED12A9">
            <w:pPr>
              <w:spacing w:before="0" w:after="120" w:line="360" w:lineRule="auto"/>
            </w:pPr>
            <w:r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  <w:t>……</w:t>
            </w:r>
          </w:p>
        </w:tc>
      </w:tr>
    </w:tbl>
    <w:p w14:paraId="3B348232" w14:textId="77777777" w:rsidR="00D67860" w:rsidRDefault="00D67860" w:rsidP="00ED12A9">
      <w:pPr>
        <w:spacing w:before="0" w:after="120" w:line="360" w:lineRule="auto"/>
      </w:pPr>
    </w:p>
    <w:p w14:paraId="284A9114" w14:textId="6DAEE461" w:rsidR="0030120F" w:rsidRDefault="00A60597" w:rsidP="00ED12A9">
      <w:pPr>
        <w:spacing w:before="0" w:after="120" w:line="360" w:lineRule="auto"/>
        <w:rPr>
          <w:szCs w:val="22"/>
        </w:rPr>
      </w:pPr>
      <w:r>
        <w:rPr>
          <w:szCs w:val="22"/>
        </w:rPr>
        <w:t xml:space="preserve">GSMA NG/UPG </w:t>
      </w:r>
      <w:r w:rsidR="00FC0234">
        <w:rPr>
          <w:szCs w:val="22"/>
        </w:rPr>
        <w:t xml:space="preserve">has </w:t>
      </w:r>
      <w:r w:rsidR="00B70661">
        <w:rPr>
          <w:szCs w:val="22"/>
        </w:rPr>
        <w:t xml:space="preserve">reviewed </w:t>
      </w:r>
      <w:r>
        <w:rPr>
          <w:szCs w:val="22"/>
        </w:rPr>
        <w:t xml:space="preserve">the </w:t>
      </w:r>
      <w:r w:rsidR="00B70661">
        <w:rPr>
          <w:szCs w:val="22"/>
        </w:rPr>
        <w:t xml:space="preserve">relevant 3GPP </w:t>
      </w:r>
      <w:r>
        <w:rPr>
          <w:szCs w:val="22"/>
        </w:rPr>
        <w:t xml:space="preserve">security </w:t>
      </w:r>
      <w:r w:rsidR="00B70661">
        <w:rPr>
          <w:szCs w:val="22"/>
        </w:rPr>
        <w:t xml:space="preserve">sections and IETF text and the member </w:t>
      </w:r>
      <w:r w:rsidR="00FA0D21">
        <w:rPr>
          <w:szCs w:val="22"/>
        </w:rPr>
        <w:t xml:space="preserve">companies has not been able to </w:t>
      </w:r>
      <w:r w:rsidR="00FC0234">
        <w:rPr>
          <w:szCs w:val="22"/>
        </w:rPr>
        <w:t>conclu</w:t>
      </w:r>
      <w:r w:rsidR="00FA0D21">
        <w:rPr>
          <w:szCs w:val="22"/>
        </w:rPr>
        <w:t>de</w:t>
      </w:r>
      <w:r w:rsidR="00FC0234">
        <w:rPr>
          <w:szCs w:val="22"/>
        </w:rPr>
        <w:t xml:space="preserve"> </w:t>
      </w:r>
      <w:r w:rsidR="0098482F">
        <w:rPr>
          <w:szCs w:val="22"/>
        </w:rPr>
        <w:t>which security mode should be actually used</w:t>
      </w:r>
      <w:r w:rsidR="007B43E2">
        <w:rPr>
          <w:szCs w:val="22"/>
        </w:rPr>
        <w:t xml:space="preserve"> for </w:t>
      </w:r>
      <w:r w:rsidR="00B70661">
        <w:rPr>
          <w:szCs w:val="22"/>
        </w:rPr>
        <w:t>the described scenarios.</w:t>
      </w:r>
      <w:r w:rsidR="00860B13">
        <w:rPr>
          <w:szCs w:val="22"/>
        </w:rPr>
        <w:t xml:space="preserve"> Specifically it is not known whether IMS data channels might be operated in the e2e security mode.</w:t>
      </w:r>
    </w:p>
    <w:p w14:paraId="1268C6FB" w14:textId="4D49BF90" w:rsidR="00F97F15" w:rsidRDefault="00F97F15" w:rsidP="000B0C2A">
      <w:pPr>
        <w:pStyle w:val="Heading1"/>
      </w:pPr>
      <w:r>
        <w:t>Request</w:t>
      </w:r>
      <w:r w:rsidR="00C66FE1">
        <w:t>s</w:t>
      </w:r>
    </w:p>
    <w:p w14:paraId="27ABB838" w14:textId="6F2E9B35" w:rsidR="00882ACC" w:rsidRDefault="00F97F15" w:rsidP="00ED12A9">
      <w:pPr>
        <w:spacing w:before="0" w:after="120" w:line="360" w:lineRule="auto"/>
      </w:pPr>
      <w:r>
        <w:t xml:space="preserve">GSMA </w:t>
      </w:r>
      <w:r w:rsidR="00DA7C98">
        <w:t>NG</w:t>
      </w:r>
      <w:r w:rsidR="00562E72">
        <w:t>/</w:t>
      </w:r>
      <w:r w:rsidR="00A47D5A">
        <w:t>UP</w:t>
      </w:r>
      <w:r w:rsidR="00562E72">
        <w:t>G</w:t>
      </w:r>
      <w:r>
        <w:t xml:space="preserve"> </w:t>
      </w:r>
      <w:r w:rsidR="00884EF6">
        <w:t xml:space="preserve">kindly </w:t>
      </w:r>
      <w:r>
        <w:t xml:space="preserve">requests 3GPP </w:t>
      </w:r>
      <w:r w:rsidR="00A47D5A">
        <w:t xml:space="preserve">SA3 </w:t>
      </w:r>
      <w:r>
        <w:t xml:space="preserve">to </w:t>
      </w:r>
      <w:r w:rsidR="00882ACC">
        <w:t xml:space="preserve">provide </w:t>
      </w:r>
      <w:r w:rsidR="002C7E88">
        <w:rPr>
          <w:rFonts w:hint="eastAsia"/>
        </w:rPr>
        <w:t xml:space="preserve">feedback on the </w:t>
      </w:r>
      <w:r w:rsidR="00882ACC">
        <w:t xml:space="preserve">following </w:t>
      </w:r>
      <w:r w:rsidR="00B32EBE">
        <w:t xml:space="preserve">security related </w:t>
      </w:r>
      <w:r w:rsidR="002C7E88">
        <w:rPr>
          <w:rFonts w:hint="eastAsia"/>
        </w:rPr>
        <w:t>questions</w:t>
      </w:r>
      <w:r w:rsidR="000F191D">
        <w:t>:</w:t>
      </w:r>
    </w:p>
    <w:p w14:paraId="377BFF32" w14:textId="708850BB" w:rsidR="0056364D" w:rsidRDefault="002C7E88" w:rsidP="00ED12A9">
      <w:pPr>
        <w:spacing w:before="0" w:after="120" w:line="360" w:lineRule="auto"/>
      </w:pPr>
      <w:r>
        <w:rPr>
          <w:rFonts w:hint="eastAsia"/>
        </w:rPr>
        <w:t xml:space="preserve">Q1: </w:t>
      </w:r>
      <w:r w:rsidR="003B622B">
        <w:t>Is</w:t>
      </w:r>
      <w:r w:rsidR="00B1565F">
        <w:t xml:space="preserve"> end-to-end (e2e) security mode</w:t>
      </w:r>
      <w:r w:rsidR="003B622B">
        <w:t xml:space="preserve"> described in IETF RFC 8831 allowed for IMS data channel?</w:t>
      </w:r>
      <w:r w:rsidR="0056364D">
        <w:t xml:space="preserve"> What’s the reason for 3GPP SA3 just </w:t>
      </w:r>
      <w:r w:rsidR="00B32EBE">
        <w:t xml:space="preserve">specifying </w:t>
      </w:r>
      <w:r w:rsidR="0056364D">
        <w:t>the end-to-access-edge (e2ae) security mode for IMS data channel</w:t>
      </w:r>
      <w:r w:rsidR="00B32EBE">
        <w:t xml:space="preserve"> and leaving out e2e </w:t>
      </w:r>
      <w:r w:rsidR="00B61A22">
        <w:rPr>
          <w:rFonts w:hint="eastAsia"/>
        </w:rPr>
        <w:t xml:space="preserve">security </w:t>
      </w:r>
      <w:r w:rsidR="00B32EBE">
        <w:t>mode</w:t>
      </w:r>
      <w:r w:rsidR="0056364D">
        <w:t>?</w:t>
      </w:r>
    </w:p>
    <w:p w14:paraId="2EADF558" w14:textId="7FA2B0CC" w:rsidR="00C007B4" w:rsidRDefault="00C007B4" w:rsidP="00ED12A9">
      <w:pPr>
        <w:spacing w:before="0" w:after="120" w:line="360" w:lineRule="auto"/>
      </w:pPr>
      <w:r>
        <w:rPr>
          <w:rFonts w:hint="eastAsia"/>
        </w:rPr>
        <w:t xml:space="preserve">Q2: </w:t>
      </w:r>
      <w:r w:rsidR="004E6FBA">
        <w:t>I</w:t>
      </w:r>
      <w:r w:rsidR="004E6FBA" w:rsidRPr="004E6FBA">
        <w:t xml:space="preserve">f </w:t>
      </w:r>
      <w:r w:rsidR="004E6FBA">
        <w:t>end-to-access-edge (</w:t>
      </w:r>
      <w:r w:rsidR="004E6FBA" w:rsidRPr="004E6FBA">
        <w:t>e2ae</w:t>
      </w:r>
      <w:r w:rsidR="004E6FBA">
        <w:t>)</w:t>
      </w:r>
      <w:r w:rsidR="004E6FBA" w:rsidRPr="004E6FBA">
        <w:t xml:space="preserve"> security </w:t>
      </w:r>
      <w:r w:rsidR="006232CD">
        <w:rPr>
          <w:rFonts w:hint="eastAsia"/>
        </w:rPr>
        <w:t xml:space="preserve">mode </w:t>
      </w:r>
      <w:r w:rsidR="004E6FBA" w:rsidRPr="004E6FBA">
        <w:t xml:space="preserve">is </w:t>
      </w:r>
      <w:r w:rsidR="00336492">
        <w:t xml:space="preserve">required </w:t>
      </w:r>
      <w:r w:rsidR="004E6FBA">
        <w:t>by 3GPP</w:t>
      </w:r>
      <w:r w:rsidR="004E6FBA" w:rsidRPr="004E6FBA">
        <w:t xml:space="preserve">, </w:t>
      </w:r>
      <w:r w:rsidR="00B32EBE">
        <w:t xml:space="preserve">then </w:t>
      </w:r>
      <w:r w:rsidR="004E6FBA" w:rsidRPr="004E6FBA">
        <w:t>whether the IMS-AGW will setup another DTLS association to the</w:t>
      </w:r>
      <w:r w:rsidR="001B792B" w:rsidRPr="001B792B">
        <w:t xml:space="preserve"> </w:t>
      </w:r>
      <w:r w:rsidR="001B792B" w:rsidRPr="004E6FBA">
        <w:t>remote</w:t>
      </w:r>
      <w:r w:rsidR="001B792B">
        <w:t xml:space="preserve"> </w:t>
      </w:r>
      <w:r w:rsidR="00E04BC8">
        <w:t>peer</w:t>
      </w:r>
      <w:r w:rsidR="001B792B">
        <w:t xml:space="preserve"> (e.g. </w:t>
      </w:r>
      <w:r w:rsidR="00E04BC8">
        <w:t xml:space="preserve">IMS-AGW, </w:t>
      </w:r>
      <w:r w:rsidR="001B792B">
        <w:t xml:space="preserve">Data Channel Server) to transmit </w:t>
      </w:r>
      <w:r w:rsidR="00DA0420">
        <w:t xml:space="preserve">IMS </w:t>
      </w:r>
      <w:r w:rsidR="001B792B">
        <w:t>data channel contents</w:t>
      </w:r>
      <w:r w:rsidR="003C1710">
        <w:t xml:space="preserve"> and in that process IMS-AGW will play the role of DTLS client and the remote end as DTLS server</w:t>
      </w:r>
      <w:r w:rsidR="004C1A45">
        <w:t>?</w:t>
      </w:r>
    </w:p>
    <w:p w14:paraId="5CB828AA" w14:textId="60F1F6B4" w:rsidR="0053551F" w:rsidRDefault="0053551F" w:rsidP="00ED12A9">
      <w:pPr>
        <w:spacing w:before="0" w:after="120" w:line="360" w:lineRule="auto"/>
      </w:pPr>
      <w:r>
        <w:t xml:space="preserve">Q3: </w:t>
      </w:r>
      <w:r w:rsidR="008860BE">
        <w:t>W</w:t>
      </w:r>
      <w:r w:rsidRPr="00C16C7D">
        <w:t xml:space="preserve">hether the </w:t>
      </w:r>
      <w:r>
        <w:t xml:space="preserve">3GPP Rel-17 </w:t>
      </w:r>
      <w:r w:rsidRPr="00C16C7D">
        <w:t xml:space="preserve">IMS-AGW </w:t>
      </w:r>
      <w:r>
        <w:t xml:space="preserve">supporting </w:t>
      </w:r>
      <w:r w:rsidRPr="00C9495A">
        <w:t xml:space="preserve">Mb interface </w:t>
      </w:r>
      <w:r>
        <w:t>defined in 3GPP</w:t>
      </w:r>
      <w:r>
        <w:rPr>
          <w:lang w:val="en-US"/>
        </w:rPr>
        <w:t xml:space="preserve"> TS 23.002 would allow the data media pass-through to the next </w:t>
      </w:r>
      <w:r w:rsidR="003137C6">
        <w:rPr>
          <w:rFonts w:hint="eastAsia"/>
          <w:lang w:val="en-US"/>
        </w:rPr>
        <w:t xml:space="preserve">network </w:t>
      </w:r>
      <w:r>
        <w:rPr>
          <w:lang w:val="en-US"/>
        </w:rPr>
        <w:t xml:space="preserve">element. That is whether IMS-AGW </w:t>
      </w:r>
      <w:r w:rsidRPr="00C16C7D">
        <w:t xml:space="preserve">lacking support for </w:t>
      </w:r>
      <w:r>
        <w:t xml:space="preserve">e2ae </w:t>
      </w:r>
      <w:r w:rsidR="00A72FE2">
        <w:rPr>
          <w:rFonts w:hint="eastAsia"/>
        </w:rPr>
        <w:t xml:space="preserve">security </w:t>
      </w:r>
      <w:r>
        <w:t xml:space="preserve">mode or having it disabled </w:t>
      </w:r>
      <w:r w:rsidRPr="00C16C7D">
        <w:t xml:space="preserve">would </w:t>
      </w:r>
      <w:r>
        <w:t>permit</w:t>
      </w:r>
      <w:r w:rsidRPr="00C16C7D">
        <w:t xml:space="preserve"> the </w:t>
      </w:r>
      <w:r w:rsidR="00DA0420">
        <w:t xml:space="preserve">IMS </w:t>
      </w:r>
      <w:r w:rsidRPr="00C16C7D">
        <w:t>data channel transport to t</w:t>
      </w:r>
      <w:r>
        <w:t xml:space="preserve">he next IMS element on the path or rather this </w:t>
      </w:r>
      <w:r w:rsidR="00BE4A7A">
        <w:t xml:space="preserve">should </w:t>
      </w:r>
      <w:r>
        <w:t>fail according the current standard</w:t>
      </w:r>
      <w:r w:rsidR="00DC6927">
        <w:t>.</w:t>
      </w:r>
    </w:p>
    <w:p w14:paraId="11272D07" w14:textId="5058418F" w:rsidR="0053551F" w:rsidRDefault="0053551F" w:rsidP="00ED12A9">
      <w:pPr>
        <w:spacing w:before="0" w:after="120" w:line="360" w:lineRule="auto"/>
      </w:pPr>
      <w:r>
        <w:t xml:space="preserve">Q4: </w:t>
      </w:r>
      <w:r w:rsidR="003145D5">
        <w:t>W</w:t>
      </w:r>
      <w:r w:rsidRPr="00C16C7D">
        <w:t xml:space="preserve">hether DTLS </w:t>
      </w:r>
      <w:r w:rsidR="00A81D95">
        <w:t>encryption</w:t>
      </w:r>
      <w:r w:rsidR="00A81D95" w:rsidRPr="00C16C7D">
        <w:t xml:space="preserve"> </w:t>
      </w:r>
      <w:r w:rsidRPr="00C16C7D">
        <w:t xml:space="preserve">can be applied at </w:t>
      </w:r>
      <w:r w:rsidR="00F55EC5">
        <w:t xml:space="preserve">Network to Network reference points </w:t>
      </w:r>
      <w:r w:rsidRPr="00C16C7D">
        <w:t xml:space="preserve">in the case when e2ae </w:t>
      </w:r>
      <w:r w:rsidR="00FD3970">
        <w:rPr>
          <w:rFonts w:hint="eastAsia"/>
        </w:rPr>
        <w:t xml:space="preserve">security </w:t>
      </w:r>
      <w:r w:rsidRPr="00C16C7D">
        <w:t xml:space="preserve">mode is used on </w:t>
      </w:r>
      <w:r w:rsidR="00F55EC5">
        <w:t>User to Network reference point</w:t>
      </w:r>
      <w:r>
        <w:t>?</w:t>
      </w:r>
      <w:r w:rsidR="00A81D95">
        <w:t xml:space="preserve"> That is whether the</w:t>
      </w:r>
      <w:r w:rsidR="00F55EC5">
        <w:t xml:space="preserve"> </w:t>
      </w:r>
      <w:proofErr w:type="spellStart"/>
      <w:r w:rsidR="00F55EC5">
        <w:t>Izi</w:t>
      </w:r>
      <w:proofErr w:type="spellEnd"/>
      <w:r w:rsidR="00F55EC5">
        <w:t xml:space="preserve"> media</w:t>
      </w:r>
      <w:r w:rsidR="00E5138F">
        <w:t xml:space="preserve"> plane</w:t>
      </w:r>
      <w:r w:rsidR="00A81D95">
        <w:t xml:space="preserve"> interface </w:t>
      </w:r>
      <w:r w:rsidR="00F55EC5">
        <w:t xml:space="preserve">defined in </w:t>
      </w:r>
      <w:r w:rsidR="00F55EC5" w:rsidRPr="00EC544E">
        <w:t>3GPP TS 29.165</w:t>
      </w:r>
      <w:r w:rsidR="00F55EC5">
        <w:t xml:space="preserve"> or Mb media plane interface defined</w:t>
      </w:r>
      <w:r w:rsidR="00A81D95">
        <w:t xml:space="preserve"> </w:t>
      </w:r>
      <w:r w:rsidR="00F55EC5">
        <w:t xml:space="preserve">in 3GPP TS 23.002 </w:t>
      </w:r>
      <w:r w:rsidR="00A81D95">
        <w:t xml:space="preserve">can enable </w:t>
      </w:r>
      <w:r w:rsidR="00F55EC5">
        <w:t xml:space="preserve">media plane </w:t>
      </w:r>
      <w:r w:rsidR="00E5138F">
        <w:t xml:space="preserve">encryption over NNI when e2ae security mode is used over UNI? </w:t>
      </w:r>
    </w:p>
    <w:p w14:paraId="0C384785" w14:textId="56D8C27D" w:rsidR="00496853" w:rsidRPr="005A7A42" w:rsidRDefault="00496853" w:rsidP="001E667C">
      <w:pPr>
        <w:pStyle w:val="Heading1"/>
        <w:rPr>
          <w:lang w:val="fr-BE"/>
        </w:rPr>
      </w:pPr>
      <w:bookmarkStart w:id="2" w:name="_Hlk68772839"/>
      <w:bookmarkStart w:id="3" w:name="_Hlk68772826"/>
      <w:r w:rsidRPr="005A7A42">
        <w:rPr>
          <w:lang w:val="fr-BE"/>
        </w:rPr>
        <w:lastRenderedPageBreak/>
        <w:t>Actions to 3GPP SA</w:t>
      </w:r>
      <w:r w:rsidR="00C967A7">
        <w:rPr>
          <w:lang w:val="fr-BE"/>
        </w:rPr>
        <w:t>3</w:t>
      </w:r>
    </w:p>
    <w:p w14:paraId="69C7764E" w14:textId="5725A8F9" w:rsidR="00A670BB" w:rsidRDefault="00496853" w:rsidP="00993A51">
      <w:pPr>
        <w:spacing w:before="0" w:after="120" w:line="360" w:lineRule="auto"/>
      </w:pPr>
      <w:r>
        <w:t>GSMA NG</w:t>
      </w:r>
      <w:r w:rsidR="00562E72">
        <w:t>/</w:t>
      </w:r>
      <w:r w:rsidR="00900016">
        <w:t>UPG</w:t>
      </w:r>
      <w:r w:rsidR="008B6AA2">
        <w:t xml:space="preserve"> </w:t>
      </w:r>
      <w:r>
        <w:t>kindly requests 3GPP SA</w:t>
      </w:r>
      <w:r w:rsidR="00900016">
        <w:t>3</w:t>
      </w:r>
      <w:r>
        <w:t xml:space="preserve"> to </w:t>
      </w:r>
      <w:r w:rsidR="00195643">
        <w:rPr>
          <w:rFonts w:hint="eastAsia"/>
        </w:rPr>
        <w:t xml:space="preserve">answer the </w:t>
      </w:r>
      <w:r w:rsidR="003A089B">
        <w:t xml:space="preserve">IMS data channel security mode related </w:t>
      </w:r>
      <w:r w:rsidR="00195643">
        <w:rPr>
          <w:rFonts w:hint="eastAsia"/>
        </w:rPr>
        <w:t>question</w:t>
      </w:r>
      <w:r w:rsidR="00445E68">
        <w:t>s</w:t>
      </w:r>
      <w:r w:rsidR="003A089B">
        <w:t>.</w:t>
      </w:r>
    </w:p>
    <w:bookmarkEnd w:id="2"/>
    <w:bookmarkEnd w:id="3"/>
    <w:p w14:paraId="3F875DDE" w14:textId="2F5A5F7A" w:rsidR="00AE5211" w:rsidRDefault="00DC3AC2" w:rsidP="00A3379B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 w:rsidR="00CC345D">
        <w:rPr>
          <w:rFonts w:eastAsiaTheme="minorEastAsia"/>
          <w:b/>
          <w:bCs/>
          <w:lang w:val="en-US" w:eastAsia="ja-JP"/>
        </w:rPr>
        <w:t>NG/UP</w:t>
      </w:r>
      <w:r w:rsidR="00562E72">
        <w:rPr>
          <w:rFonts w:eastAsiaTheme="minorEastAsia"/>
          <w:b/>
          <w:bCs/>
          <w:lang w:val="en-US" w:eastAsia="ja-JP"/>
        </w:rPr>
        <w:t xml:space="preserve">G </w:t>
      </w:r>
      <w:r w:rsidRPr="00C31EE9">
        <w:rPr>
          <w:rFonts w:eastAsiaTheme="minorEastAsia"/>
          <w:b/>
          <w:bCs/>
          <w:lang w:val="en-US" w:eastAsia="ja-JP"/>
        </w:rPr>
        <w:t>MEETINGS</w:t>
      </w:r>
      <w:r w:rsidR="00460F2D" w:rsidRPr="00C31EE9">
        <w:rPr>
          <w:rFonts w:eastAsiaTheme="minorEastAsia"/>
          <w:b/>
          <w:bCs/>
          <w:lang w:val="en-US" w:eastAsia="ja-JP"/>
        </w:rPr>
        <w:t>:</w:t>
      </w:r>
      <w:r w:rsidR="00460F2D">
        <w:rPr>
          <w:rFonts w:eastAsiaTheme="minorEastAsia"/>
          <w:lang w:val="en-US" w:eastAsia="ja-JP"/>
        </w:rPr>
        <w:t xml:space="preserve"> </w:t>
      </w:r>
    </w:p>
    <w:p w14:paraId="7FE09674" w14:textId="21153EAA" w:rsidR="0027308A" w:rsidRPr="00827A17" w:rsidRDefault="0052149A" w:rsidP="00827A17">
      <w:pPr>
        <w:rPr>
          <w:rFonts w:eastAsiaTheme="minorEastAsia"/>
          <w:lang w:val="en-US" w:eastAsia="ja-JP"/>
        </w:rPr>
      </w:pPr>
      <w:r w:rsidRPr="00827A17">
        <w:rPr>
          <w:rFonts w:eastAsiaTheme="minorEastAsia"/>
          <w:lang w:val="en-US" w:eastAsia="ja-JP"/>
        </w:rPr>
        <w:t>UPG#5</w:t>
      </w:r>
      <w:r w:rsidRPr="00827A17">
        <w:rPr>
          <w:rFonts w:eastAsiaTheme="minorEastAsia"/>
          <w:lang w:val="en-US" w:eastAsia="ja-JP"/>
        </w:rPr>
        <w:tab/>
        <w:t>January 10, 2023</w:t>
      </w:r>
    </w:p>
    <w:p w14:paraId="04204823" w14:textId="64093F1E" w:rsidR="0052149A" w:rsidRDefault="0052149A" w:rsidP="00827A17">
      <w:pPr>
        <w:rPr>
          <w:rFonts w:eastAsiaTheme="minorEastAsia"/>
          <w:lang w:val="en-US" w:eastAsia="ja-JP"/>
        </w:rPr>
      </w:pPr>
      <w:r w:rsidRPr="00827A17">
        <w:rPr>
          <w:rFonts w:eastAsiaTheme="minorEastAsia"/>
          <w:lang w:val="en-US" w:eastAsia="ja-JP"/>
        </w:rPr>
        <w:t>UPG#6</w:t>
      </w:r>
      <w:r w:rsidRPr="00827A17">
        <w:rPr>
          <w:rFonts w:eastAsiaTheme="minorEastAsia"/>
          <w:lang w:val="en-US" w:eastAsia="ja-JP"/>
        </w:rPr>
        <w:tab/>
        <w:t>April 5, 2023</w:t>
      </w:r>
    </w:p>
    <w:p w14:paraId="621C163A" w14:textId="77777777" w:rsidR="008815EA" w:rsidRDefault="008815EA" w:rsidP="00827A17">
      <w:pPr>
        <w:rPr>
          <w:rFonts w:eastAsiaTheme="minorEastAsia"/>
          <w:lang w:val="en-US" w:eastAsia="ja-JP"/>
        </w:rPr>
      </w:pPr>
    </w:p>
    <w:p w14:paraId="6A8D9665" w14:textId="77777777" w:rsidR="008815EA" w:rsidRDefault="008815EA" w:rsidP="00827A17">
      <w:pPr>
        <w:rPr>
          <w:rFonts w:eastAsiaTheme="minorEastAsia"/>
          <w:lang w:val="en-US" w:eastAsia="ja-JP"/>
        </w:rPr>
      </w:pPr>
    </w:p>
    <w:p w14:paraId="4C47D67F" w14:textId="77777777" w:rsidR="00822184" w:rsidRDefault="00822184" w:rsidP="00827A17">
      <w:pPr>
        <w:rPr>
          <w:rFonts w:eastAsiaTheme="minorEastAsia"/>
          <w:lang w:val="en-US" w:eastAsia="ja-JP"/>
        </w:rPr>
      </w:pPr>
    </w:p>
    <w:p w14:paraId="22AE4258" w14:textId="6380D14F" w:rsidR="008815EA" w:rsidRDefault="00E82F42" w:rsidP="008815EA">
      <w:pPr>
        <w:jc w:val="center"/>
        <w:rPr>
          <w:b/>
          <w:color w:val="FF0000"/>
          <w:lang w:eastAsia="en-US"/>
        </w:rPr>
      </w:pPr>
      <w:bookmarkStart w:id="4" w:name="_Toc93580236"/>
      <w:bookmarkStart w:id="5" w:name="_Toc93581842"/>
      <w:bookmarkStart w:id="6" w:name="_Toc93580540"/>
      <w:bookmarkStart w:id="7" w:name="_Toc63360953"/>
      <w:bookmarkStart w:id="8" w:name="_Toc63957016"/>
      <w:r>
        <w:rPr>
          <w:b/>
          <w:color w:val="FF0000"/>
          <w:lang w:eastAsia="en-US"/>
        </w:rPr>
        <w:t>****************</w:t>
      </w:r>
      <w:r w:rsidR="008815EA">
        <w:rPr>
          <w:b/>
          <w:color w:val="FF0000"/>
          <w:lang w:eastAsia="en-US"/>
        </w:rPr>
        <w:t>****************</w:t>
      </w:r>
      <w:r w:rsidR="00822184">
        <w:rPr>
          <w:b/>
          <w:color w:val="FF0000"/>
          <w:lang w:eastAsia="en-US"/>
        </w:rPr>
        <w:t>ATTACHMENT</w:t>
      </w:r>
      <w:r w:rsidR="008815EA">
        <w:rPr>
          <w:b/>
          <w:color w:val="FF0000"/>
          <w:lang w:eastAsia="en-US"/>
        </w:rPr>
        <w:t>****************</w:t>
      </w:r>
      <w:r>
        <w:rPr>
          <w:b/>
          <w:color w:val="FF0000"/>
          <w:lang w:eastAsia="en-US"/>
        </w:rPr>
        <w:t>****************</w:t>
      </w:r>
    </w:p>
    <w:bookmarkEnd w:id="4"/>
    <w:bookmarkEnd w:id="5"/>
    <w:bookmarkEnd w:id="6"/>
    <w:bookmarkEnd w:id="7"/>
    <w:bookmarkEnd w:id="8"/>
    <w:p w14:paraId="0DF6C070" w14:textId="5FA7B90F" w:rsidR="000B212B" w:rsidRPr="00827A17" w:rsidRDefault="009E48E9" w:rsidP="000B212B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-</w:t>
      </w:r>
      <w:r w:rsidR="000541C4">
        <w:rPr>
          <w:rFonts w:eastAsiaTheme="minorEastAsia"/>
          <w:lang w:val="en-US" w:eastAsia="ja-JP"/>
        </w:rPr>
        <w:t xml:space="preserve"> </w:t>
      </w:r>
      <w:r w:rsidR="000B212B">
        <w:rPr>
          <w:rFonts w:eastAsiaTheme="minorEastAsia"/>
          <w:lang w:val="en-US" w:eastAsia="ja-JP"/>
        </w:rPr>
        <w:t>NG.134, Annex, Communication Models for Accessing External Server</w:t>
      </w:r>
      <w:r w:rsidR="000541C4">
        <w:rPr>
          <w:rFonts w:eastAsiaTheme="minorEastAsia"/>
          <w:lang w:val="en-US" w:eastAsia="ja-JP"/>
        </w:rPr>
        <w:t>:</w:t>
      </w:r>
    </w:p>
    <w:p w14:paraId="4E414E98" w14:textId="47ED9403" w:rsidR="000B212B" w:rsidRDefault="00A00BB0" w:rsidP="000B212B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object w:dxaOrig="8445" w:dyaOrig="840" w14:anchorId="0AB7CA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42.05pt" o:ole="">
            <v:imagedata r:id="rId14" o:title=""/>
          </v:shape>
          <o:OLEObject Type="Embed" ProgID="Package" ShapeID="_x0000_i1025" DrawAspect="Content" ObjectID="_1732940129" r:id="rId15"/>
        </w:object>
      </w:r>
    </w:p>
    <w:p w14:paraId="0E674A4E" w14:textId="04A00A4C" w:rsidR="000B212B" w:rsidRPr="00827A17" w:rsidRDefault="000B212B" w:rsidP="000B212B">
      <w:pPr>
        <w:rPr>
          <w:rFonts w:eastAsiaTheme="minorEastAsia"/>
          <w:lang w:val="en-US" w:eastAsia="ja-JP"/>
        </w:rPr>
      </w:pPr>
    </w:p>
    <w:p w14:paraId="53424081" w14:textId="51414921" w:rsidR="008815EA" w:rsidRDefault="00E82F42" w:rsidP="000B212B">
      <w:pPr>
        <w:jc w:val="center"/>
        <w:rPr>
          <w:b/>
          <w:color w:val="FF0000"/>
          <w:lang w:eastAsia="en-US"/>
        </w:rPr>
      </w:pPr>
      <w:r>
        <w:rPr>
          <w:b/>
          <w:color w:val="FF0000"/>
          <w:lang w:eastAsia="en-US"/>
        </w:rPr>
        <w:t>****************</w:t>
      </w:r>
      <w:r w:rsidR="008815EA">
        <w:rPr>
          <w:b/>
          <w:color w:val="FF0000"/>
          <w:lang w:eastAsia="en-US"/>
        </w:rPr>
        <w:t>********E</w:t>
      </w:r>
      <w:r>
        <w:rPr>
          <w:b/>
          <w:color w:val="FF0000"/>
          <w:lang w:eastAsia="en-US"/>
        </w:rPr>
        <w:t>ND</w:t>
      </w:r>
      <w:r w:rsidR="008815EA">
        <w:rPr>
          <w:b/>
          <w:color w:val="FF0000"/>
          <w:lang w:eastAsia="en-US"/>
        </w:rPr>
        <w:t xml:space="preserve"> </w:t>
      </w:r>
      <w:r>
        <w:rPr>
          <w:b/>
          <w:color w:val="FF0000"/>
          <w:lang w:eastAsia="en-US"/>
        </w:rPr>
        <w:t>OF ATTACHMENT****************</w:t>
      </w:r>
      <w:r w:rsidR="008815EA">
        <w:rPr>
          <w:b/>
          <w:color w:val="FF0000"/>
          <w:lang w:eastAsia="en-US"/>
        </w:rPr>
        <w:t>********</w:t>
      </w:r>
    </w:p>
    <w:p w14:paraId="54CF8D09" w14:textId="77777777" w:rsidR="008815EA" w:rsidRPr="00827A17" w:rsidRDefault="008815EA" w:rsidP="00827A17">
      <w:pPr>
        <w:rPr>
          <w:rFonts w:eastAsiaTheme="minorEastAsia"/>
          <w:lang w:val="en-US" w:eastAsia="ja-JP"/>
        </w:rPr>
      </w:pPr>
    </w:p>
    <w:sectPr w:rsidR="008815EA" w:rsidRPr="00827A17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B9B18" w14:textId="77777777" w:rsidR="000C04CE" w:rsidRDefault="000C04CE">
      <w:r>
        <w:separator/>
      </w:r>
    </w:p>
    <w:p w14:paraId="31C9A1B7" w14:textId="77777777" w:rsidR="000C04CE" w:rsidRDefault="000C04CE"/>
    <w:p w14:paraId="1F4DB396" w14:textId="77777777" w:rsidR="000C04CE" w:rsidRDefault="000C04CE"/>
    <w:p w14:paraId="02EF4DA0" w14:textId="77777777" w:rsidR="000C04CE" w:rsidRDefault="000C04CE"/>
    <w:p w14:paraId="31819538" w14:textId="77777777" w:rsidR="000C04CE" w:rsidRDefault="000C04CE"/>
    <w:p w14:paraId="5346519F" w14:textId="77777777" w:rsidR="000C04CE" w:rsidRDefault="000C04CE"/>
    <w:p w14:paraId="4BB62E28" w14:textId="77777777" w:rsidR="000C04CE" w:rsidRDefault="000C04CE"/>
    <w:p w14:paraId="271595DD" w14:textId="77777777" w:rsidR="000C04CE" w:rsidRDefault="000C04CE"/>
    <w:p w14:paraId="02231741" w14:textId="77777777" w:rsidR="000C04CE" w:rsidRDefault="000C04CE"/>
  </w:endnote>
  <w:endnote w:type="continuationSeparator" w:id="0">
    <w:p w14:paraId="06EF8FBD" w14:textId="77777777" w:rsidR="000C04CE" w:rsidRDefault="000C04CE">
      <w:r>
        <w:continuationSeparator/>
      </w:r>
    </w:p>
    <w:p w14:paraId="2F69FB29" w14:textId="77777777" w:rsidR="000C04CE" w:rsidRDefault="000C04CE"/>
    <w:p w14:paraId="0FD521E6" w14:textId="77777777" w:rsidR="000C04CE" w:rsidRDefault="000C04CE"/>
    <w:p w14:paraId="7E822B66" w14:textId="77777777" w:rsidR="000C04CE" w:rsidRDefault="000C04CE"/>
    <w:p w14:paraId="62C7E6C2" w14:textId="77777777" w:rsidR="000C04CE" w:rsidRDefault="000C04CE"/>
    <w:p w14:paraId="29EC8050" w14:textId="77777777" w:rsidR="000C04CE" w:rsidRDefault="000C04CE"/>
    <w:p w14:paraId="71033CC0" w14:textId="77777777" w:rsidR="000C04CE" w:rsidRDefault="000C04CE"/>
    <w:p w14:paraId="243E7ABA" w14:textId="77777777" w:rsidR="000C04CE" w:rsidRDefault="000C04CE"/>
    <w:p w14:paraId="0BF6F77B" w14:textId="77777777" w:rsidR="000C04CE" w:rsidRDefault="000C04CE"/>
  </w:endnote>
  <w:endnote w:type="continuationNotice" w:id="1">
    <w:p w14:paraId="19660067" w14:textId="77777777" w:rsidR="000C04CE" w:rsidRDefault="000C04C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93A5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8132351" w14:textId="77777777" w:rsidR="00C66843" w:rsidRDefault="00C66843" w:rsidP="00DB7D27">
    <w:pPr>
      <w:ind w:left="-851"/>
      <w:rPr>
        <w:i/>
        <w:sz w:val="20"/>
      </w:rPr>
    </w:pPr>
  </w:p>
  <w:p w14:paraId="213EB65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27C98" w14:textId="77777777" w:rsidR="000C04CE" w:rsidRDefault="000C04CE">
      <w:r>
        <w:separator/>
      </w:r>
    </w:p>
    <w:p w14:paraId="3572D2E6" w14:textId="77777777" w:rsidR="000C04CE" w:rsidRDefault="000C04CE"/>
    <w:p w14:paraId="111188D1" w14:textId="77777777" w:rsidR="000C04CE" w:rsidRDefault="000C04CE"/>
    <w:p w14:paraId="68BA636F" w14:textId="77777777" w:rsidR="000C04CE" w:rsidRDefault="000C04CE"/>
    <w:p w14:paraId="51858B4A" w14:textId="77777777" w:rsidR="000C04CE" w:rsidRDefault="000C04CE"/>
    <w:p w14:paraId="0B3D7A4A" w14:textId="77777777" w:rsidR="000C04CE" w:rsidRDefault="000C04CE"/>
    <w:p w14:paraId="50892BA5" w14:textId="77777777" w:rsidR="000C04CE" w:rsidRDefault="000C04CE"/>
    <w:p w14:paraId="395C2CB6" w14:textId="77777777" w:rsidR="000C04CE" w:rsidRDefault="000C04CE"/>
    <w:p w14:paraId="202C1ECE" w14:textId="77777777" w:rsidR="000C04CE" w:rsidRDefault="000C04CE"/>
  </w:footnote>
  <w:footnote w:type="continuationSeparator" w:id="0">
    <w:p w14:paraId="2C591915" w14:textId="77777777" w:rsidR="000C04CE" w:rsidRDefault="000C04CE">
      <w:r>
        <w:continuationSeparator/>
      </w:r>
    </w:p>
    <w:p w14:paraId="71241716" w14:textId="77777777" w:rsidR="000C04CE" w:rsidRDefault="000C04CE"/>
    <w:p w14:paraId="1096ACBE" w14:textId="77777777" w:rsidR="000C04CE" w:rsidRDefault="000C04CE"/>
    <w:p w14:paraId="7F6DB156" w14:textId="77777777" w:rsidR="000C04CE" w:rsidRDefault="000C04CE"/>
    <w:p w14:paraId="2E3938EA" w14:textId="77777777" w:rsidR="000C04CE" w:rsidRDefault="000C04CE"/>
    <w:p w14:paraId="64492878" w14:textId="77777777" w:rsidR="000C04CE" w:rsidRDefault="000C04CE"/>
    <w:p w14:paraId="65A27E06" w14:textId="77777777" w:rsidR="000C04CE" w:rsidRDefault="000C04CE"/>
    <w:p w14:paraId="25C9A4BE" w14:textId="77777777" w:rsidR="000C04CE" w:rsidRDefault="000C04CE"/>
    <w:p w14:paraId="43C1CA77" w14:textId="77777777" w:rsidR="000C04CE" w:rsidRDefault="000C04CE"/>
  </w:footnote>
  <w:footnote w:type="continuationNotice" w:id="1">
    <w:p w14:paraId="7E2834D4" w14:textId="77777777" w:rsidR="000C04CE" w:rsidRDefault="000C04C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273B" w14:textId="77777777" w:rsidR="00C66843" w:rsidRDefault="00C66843">
    <w:pPr>
      <w:pStyle w:val="Header"/>
    </w:pPr>
  </w:p>
  <w:p w14:paraId="15050410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29184" w14:textId="77777777" w:rsidR="00C66843" w:rsidRPr="00F04B04" w:rsidRDefault="00C66843" w:rsidP="0060180A">
    <w:pPr>
      <w:pStyle w:val="Header"/>
    </w:pPr>
  </w:p>
  <w:p w14:paraId="14E56892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46C11"/>
    <w:multiLevelType w:val="hybridMultilevel"/>
    <w:tmpl w:val="537419F4"/>
    <w:lvl w:ilvl="0" w:tplc="A030C822">
      <w:start w:val="1"/>
      <w:numFmt w:val="decimal"/>
      <w:lvlText w:val="%1-"/>
      <w:lvlJc w:val="left"/>
      <w:pPr>
        <w:ind w:left="107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7085D41"/>
    <w:multiLevelType w:val="hybridMultilevel"/>
    <w:tmpl w:val="7F94D676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9422A1"/>
    <w:multiLevelType w:val="hybridMultilevel"/>
    <w:tmpl w:val="744034C2"/>
    <w:lvl w:ilvl="0" w:tplc="A030C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5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151D1"/>
    <w:multiLevelType w:val="hybridMultilevel"/>
    <w:tmpl w:val="053642BE"/>
    <w:lvl w:ilvl="0" w:tplc="1944B0DA">
      <w:numFmt w:val="bullet"/>
      <w:lvlText w:val="-"/>
      <w:lvlJc w:val="left"/>
      <w:pPr>
        <w:ind w:left="143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31D63"/>
    <w:multiLevelType w:val="hybridMultilevel"/>
    <w:tmpl w:val="0932F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630D6"/>
    <w:multiLevelType w:val="hybridMultilevel"/>
    <w:tmpl w:val="50D8BDCA"/>
    <w:lvl w:ilvl="0" w:tplc="0C9AB3C6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E573AE"/>
    <w:multiLevelType w:val="hybridMultilevel"/>
    <w:tmpl w:val="76A87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6" w15:restartNumberingAfterBreak="0">
    <w:nsid w:val="6CCD5430"/>
    <w:multiLevelType w:val="hybridMultilevel"/>
    <w:tmpl w:val="B7FE18B6"/>
    <w:lvl w:ilvl="0" w:tplc="91DAE5C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821C8"/>
    <w:multiLevelType w:val="hybridMultilevel"/>
    <w:tmpl w:val="5936D656"/>
    <w:lvl w:ilvl="0" w:tplc="4236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8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66B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88C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825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A7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E6B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36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48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360985">
    <w:abstractNumId w:val="35"/>
  </w:num>
  <w:num w:numId="2" w16cid:durableId="63111919">
    <w:abstractNumId w:val="15"/>
  </w:num>
  <w:num w:numId="3" w16cid:durableId="1919316289">
    <w:abstractNumId w:val="14"/>
  </w:num>
  <w:num w:numId="4" w16cid:durableId="1006203354">
    <w:abstractNumId w:val="6"/>
  </w:num>
  <w:num w:numId="5" w16cid:durableId="1744058020">
    <w:abstractNumId w:val="1"/>
  </w:num>
  <w:num w:numId="6" w16cid:durableId="2113477367">
    <w:abstractNumId w:val="2"/>
  </w:num>
  <w:num w:numId="7" w16cid:durableId="2015065712">
    <w:abstractNumId w:val="28"/>
  </w:num>
  <w:num w:numId="8" w16cid:durableId="957250837">
    <w:abstractNumId w:val="30"/>
  </w:num>
  <w:num w:numId="9" w16cid:durableId="801456738">
    <w:abstractNumId w:val="17"/>
  </w:num>
  <w:num w:numId="10" w16cid:durableId="2009020715">
    <w:abstractNumId w:val="5"/>
  </w:num>
  <w:num w:numId="11" w16cid:durableId="424958508">
    <w:abstractNumId w:val="0"/>
  </w:num>
  <w:num w:numId="12" w16cid:durableId="410659570">
    <w:abstractNumId w:val="34"/>
  </w:num>
  <w:num w:numId="13" w16cid:durableId="217057563">
    <w:abstractNumId w:val="9"/>
  </w:num>
  <w:num w:numId="14" w16cid:durableId="971326627">
    <w:abstractNumId w:val="26"/>
  </w:num>
  <w:num w:numId="15" w16cid:durableId="1836412362">
    <w:abstractNumId w:val="10"/>
  </w:num>
  <w:num w:numId="16" w16cid:durableId="1973242907">
    <w:abstractNumId w:val="21"/>
  </w:num>
  <w:num w:numId="17" w16cid:durableId="1216116210">
    <w:abstractNumId w:val="27"/>
  </w:num>
  <w:num w:numId="18" w16cid:durableId="403189575">
    <w:abstractNumId w:val="20"/>
  </w:num>
  <w:num w:numId="19" w16cid:durableId="456683712">
    <w:abstractNumId w:val="11"/>
  </w:num>
  <w:num w:numId="20" w16cid:durableId="796416718">
    <w:abstractNumId w:val="39"/>
  </w:num>
  <w:num w:numId="21" w16cid:durableId="425659929">
    <w:abstractNumId w:val="24"/>
  </w:num>
  <w:num w:numId="22" w16cid:durableId="320279765">
    <w:abstractNumId w:val="18"/>
  </w:num>
  <w:num w:numId="23" w16cid:durableId="1117719448">
    <w:abstractNumId w:val="13"/>
  </w:num>
  <w:num w:numId="24" w16cid:durableId="928999691">
    <w:abstractNumId w:val="40"/>
  </w:num>
  <w:num w:numId="25" w16cid:durableId="1905410453">
    <w:abstractNumId w:val="7"/>
  </w:num>
  <w:num w:numId="26" w16cid:durableId="2128156926">
    <w:abstractNumId w:val="37"/>
  </w:num>
  <w:num w:numId="27" w16cid:durableId="37363495">
    <w:abstractNumId w:val="43"/>
  </w:num>
  <w:num w:numId="28" w16cid:durableId="1446801900">
    <w:abstractNumId w:val="34"/>
  </w:num>
  <w:num w:numId="29" w16cid:durableId="327556937">
    <w:abstractNumId w:val="8"/>
  </w:num>
  <w:num w:numId="30" w16cid:durableId="6773883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4577858">
    <w:abstractNumId w:val="33"/>
  </w:num>
  <w:num w:numId="32" w16cid:durableId="938829169">
    <w:abstractNumId w:val="19"/>
  </w:num>
  <w:num w:numId="33" w16cid:durableId="775321645">
    <w:abstractNumId w:val="17"/>
  </w:num>
  <w:num w:numId="34" w16cid:durableId="1497964258">
    <w:abstractNumId w:val="41"/>
  </w:num>
  <w:num w:numId="35" w16cid:durableId="1096904359">
    <w:abstractNumId w:val="31"/>
  </w:num>
  <w:num w:numId="36" w16cid:durableId="1653605977">
    <w:abstractNumId w:val="38"/>
  </w:num>
  <w:num w:numId="37" w16cid:durableId="1695038635">
    <w:abstractNumId w:val="4"/>
  </w:num>
  <w:num w:numId="38" w16cid:durableId="74859741">
    <w:abstractNumId w:val="12"/>
  </w:num>
  <w:num w:numId="39" w16cid:durableId="2003661685">
    <w:abstractNumId w:val="3"/>
  </w:num>
  <w:num w:numId="40" w16cid:durableId="1315570348">
    <w:abstractNumId w:val="16"/>
  </w:num>
  <w:num w:numId="41" w16cid:durableId="532041653">
    <w:abstractNumId w:val="36"/>
  </w:num>
  <w:num w:numId="42" w16cid:durableId="988484637">
    <w:abstractNumId w:val="23"/>
  </w:num>
  <w:num w:numId="43" w16cid:durableId="1119032940">
    <w:abstractNumId w:val="22"/>
  </w:num>
  <w:num w:numId="44" w16cid:durableId="161436520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3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502"/>
    <w:rsid w:val="00000728"/>
    <w:rsid w:val="00000927"/>
    <w:rsid w:val="000029AB"/>
    <w:rsid w:val="000032B9"/>
    <w:rsid w:val="00005E0A"/>
    <w:rsid w:val="0000612E"/>
    <w:rsid w:val="00010F4A"/>
    <w:rsid w:val="00012B4B"/>
    <w:rsid w:val="00013042"/>
    <w:rsid w:val="00015377"/>
    <w:rsid w:val="00015F33"/>
    <w:rsid w:val="00020B5B"/>
    <w:rsid w:val="00021362"/>
    <w:rsid w:val="00022694"/>
    <w:rsid w:val="000227EF"/>
    <w:rsid w:val="00023A0C"/>
    <w:rsid w:val="00023FB3"/>
    <w:rsid w:val="0002515C"/>
    <w:rsid w:val="00026012"/>
    <w:rsid w:val="00026610"/>
    <w:rsid w:val="00027D0A"/>
    <w:rsid w:val="00027D7C"/>
    <w:rsid w:val="00027F5F"/>
    <w:rsid w:val="00030690"/>
    <w:rsid w:val="00031B68"/>
    <w:rsid w:val="0003403F"/>
    <w:rsid w:val="000341D2"/>
    <w:rsid w:val="00036FC0"/>
    <w:rsid w:val="000373B6"/>
    <w:rsid w:val="00041493"/>
    <w:rsid w:val="00042144"/>
    <w:rsid w:val="00045075"/>
    <w:rsid w:val="00045749"/>
    <w:rsid w:val="000460CB"/>
    <w:rsid w:val="0005020D"/>
    <w:rsid w:val="00050C8F"/>
    <w:rsid w:val="00051438"/>
    <w:rsid w:val="000514BE"/>
    <w:rsid w:val="00052087"/>
    <w:rsid w:val="00052317"/>
    <w:rsid w:val="00052768"/>
    <w:rsid w:val="00052EBE"/>
    <w:rsid w:val="000539F3"/>
    <w:rsid w:val="00053AAE"/>
    <w:rsid w:val="00053F14"/>
    <w:rsid w:val="000541C4"/>
    <w:rsid w:val="00055694"/>
    <w:rsid w:val="00055E1E"/>
    <w:rsid w:val="0005647E"/>
    <w:rsid w:val="00057633"/>
    <w:rsid w:val="00063E5A"/>
    <w:rsid w:val="000659FB"/>
    <w:rsid w:val="000661B9"/>
    <w:rsid w:val="00067381"/>
    <w:rsid w:val="000676C1"/>
    <w:rsid w:val="000678CE"/>
    <w:rsid w:val="00072292"/>
    <w:rsid w:val="000726EC"/>
    <w:rsid w:val="00072B4A"/>
    <w:rsid w:val="00073D82"/>
    <w:rsid w:val="00075D50"/>
    <w:rsid w:val="00076993"/>
    <w:rsid w:val="00077904"/>
    <w:rsid w:val="00077E87"/>
    <w:rsid w:val="0008052A"/>
    <w:rsid w:val="00081BE1"/>
    <w:rsid w:val="00083719"/>
    <w:rsid w:val="00086486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A51"/>
    <w:rsid w:val="00097AF5"/>
    <w:rsid w:val="00097FBD"/>
    <w:rsid w:val="000A1E09"/>
    <w:rsid w:val="000A2AB0"/>
    <w:rsid w:val="000A3B37"/>
    <w:rsid w:val="000A3B4D"/>
    <w:rsid w:val="000A3CD4"/>
    <w:rsid w:val="000A3E9B"/>
    <w:rsid w:val="000A66EC"/>
    <w:rsid w:val="000A6D66"/>
    <w:rsid w:val="000A74A1"/>
    <w:rsid w:val="000A7F01"/>
    <w:rsid w:val="000A7FB4"/>
    <w:rsid w:val="000B0C2A"/>
    <w:rsid w:val="000B1186"/>
    <w:rsid w:val="000B14A9"/>
    <w:rsid w:val="000B212B"/>
    <w:rsid w:val="000B3A0C"/>
    <w:rsid w:val="000B3C8A"/>
    <w:rsid w:val="000B45CB"/>
    <w:rsid w:val="000B4993"/>
    <w:rsid w:val="000B55D1"/>
    <w:rsid w:val="000B76A2"/>
    <w:rsid w:val="000C04CE"/>
    <w:rsid w:val="000C0605"/>
    <w:rsid w:val="000C07CC"/>
    <w:rsid w:val="000C0CA7"/>
    <w:rsid w:val="000C0D1D"/>
    <w:rsid w:val="000C0F9E"/>
    <w:rsid w:val="000C408B"/>
    <w:rsid w:val="000D149E"/>
    <w:rsid w:val="000D2394"/>
    <w:rsid w:val="000D2BB6"/>
    <w:rsid w:val="000D2C46"/>
    <w:rsid w:val="000D2DC0"/>
    <w:rsid w:val="000D3142"/>
    <w:rsid w:val="000D3218"/>
    <w:rsid w:val="000D489A"/>
    <w:rsid w:val="000D718A"/>
    <w:rsid w:val="000E0BC2"/>
    <w:rsid w:val="000E342E"/>
    <w:rsid w:val="000E346F"/>
    <w:rsid w:val="000E43F3"/>
    <w:rsid w:val="000E4F93"/>
    <w:rsid w:val="000E58C9"/>
    <w:rsid w:val="000E753F"/>
    <w:rsid w:val="000E7E68"/>
    <w:rsid w:val="000E7F26"/>
    <w:rsid w:val="000F0E8B"/>
    <w:rsid w:val="000F0EF2"/>
    <w:rsid w:val="000F13B9"/>
    <w:rsid w:val="000F191D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CA0"/>
    <w:rsid w:val="0011278E"/>
    <w:rsid w:val="0011455F"/>
    <w:rsid w:val="00114B55"/>
    <w:rsid w:val="00114F97"/>
    <w:rsid w:val="001154A6"/>
    <w:rsid w:val="001154AA"/>
    <w:rsid w:val="00115E88"/>
    <w:rsid w:val="0011694F"/>
    <w:rsid w:val="001202FC"/>
    <w:rsid w:val="00120435"/>
    <w:rsid w:val="00120E07"/>
    <w:rsid w:val="00123B5C"/>
    <w:rsid w:val="001240CA"/>
    <w:rsid w:val="00124CAE"/>
    <w:rsid w:val="001268D1"/>
    <w:rsid w:val="001274A6"/>
    <w:rsid w:val="00130018"/>
    <w:rsid w:val="00133251"/>
    <w:rsid w:val="00133E60"/>
    <w:rsid w:val="001362F5"/>
    <w:rsid w:val="0014046D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660EE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77ACA"/>
    <w:rsid w:val="00180EEC"/>
    <w:rsid w:val="001820F7"/>
    <w:rsid w:val="00182423"/>
    <w:rsid w:val="0018265D"/>
    <w:rsid w:val="001847E6"/>
    <w:rsid w:val="00184A96"/>
    <w:rsid w:val="00184F61"/>
    <w:rsid w:val="001857A4"/>
    <w:rsid w:val="001866D3"/>
    <w:rsid w:val="001911E2"/>
    <w:rsid w:val="00193F0A"/>
    <w:rsid w:val="001942C3"/>
    <w:rsid w:val="0019457D"/>
    <w:rsid w:val="00195643"/>
    <w:rsid w:val="0019574F"/>
    <w:rsid w:val="001957B0"/>
    <w:rsid w:val="001964EB"/>
    <w:rsid w:val="00197205"/>
    <w:rsid w:val="00197486"/>
    <w:rsid w:val="001977E8"/>
    <w:rsid w:val="001A0CE5"/>
    <w:rsid w:val="001A1A81"/>
    <w:rsid w:val="001A1AA1"/>
    <w:rsid w:val="001A1D70"/>
    <w:rsid w:val="001A211C"/>
    <w:rsid w:val="001A3FD4"/>
    <w:rsid w:val="001A4A83"/>
    <w:rsid w:val="001A5288"/>
    <w:rsid w:val="001A607F"/>
    <w:rsid w:val="001A73DB"/>
    <w:rsid w:val="001B1007"/>
    <w:rsid w:val="001B18AC"/>
    <w:rsid w:val="001B18DA"/>
    <w:rsid w:val="001B621F"/>
    <w:rsid w:val="001B6DE2"/>
    <w:rsid w:val="001B792B"/>
    <w:rsid w:val="001C10DE"/>
    <w:rsid w:val="001C1435"/>
    <w:rsid w:val="001C1B47"/>
    <w:rsid w:val="001C1B5E"/>
    <w:rsid w:val="001C30FE"/>
    <w:rsid w:val="001C3278"/>
    <w:rsid w:val="001C5EDF"/>
    <w:rsid w:val="001C73E9"/>
    <w:rsid w:val="001D1295"/>
    <w:rsid w:val="001D14E9"/>
    <w:rsid w:val="001D2BCD"/>
    <w:rsid w:val="001D2EF4"/>
    <w:rsid w:val="001D37E7"/>
    <w:rsid w:val="001D59D4"/>
    <w:rsid w:val="001D6DA8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5203"/>
    <w:rsid w:val="001F6004"/>
    <w:rsid w:val="00200252"/>
    <w:rsid w:val="002002E4"/>
    <w:rsid w:val="00201025"/>
    <w:rsid w:val="00204326"/>
    <w:rsid w:val="00204AEF"/>
    <w:rsid w:val="0020565C"/>
    <w:rsid w:val="002059ED"/>
    <w:rsid w:val="00205AB5"/>
    <w:rsid w:val="00206D44"/>
    <w:rsid w:val="00210844"/>
    <w:rsid w:val="00213098"/>
    <w:rsid w:val="00215028"/>
    <w:rsid w:val="0021508D"/>
    <w:rsid w:val="00215E17"/>
    <w:rsid w:val="00215EB0"/>
    <w:rsid w:val="00216012"/>
    <w:rsid w:val="002170FB"/>
    <w:rsid w:val="0021717D"/>
    <w:rsid w:val="002209D0"/>
    <w:rsid w:val="002210C4"/>
    <w:rsid w:val="00221221"/>
    <w:rsid w:val="002213EF"/>
    <w:rsid w:val="0022182E"/>
    <w:rsid w:val="0022295E"/>
    <w:rsid w:val="00222FB4"/>
    <w:rsid w:val="0022369D"/>
    <w:rsid w:val="00223A96"/>
    <w:rsid w:val="00223FC1"/>
    <w:rsid w:val="00225B41"/>
    <w:rsid w:val="002319B5"/>
    <w:rsid w:val="0023212A"/>
    <w:rsid w:val="00232663"/>
    <w:rsid w:val="002329B6"/>
    <w:rsid w:val="00234CD2"/>
    <w:rsid w:val="00236ACC"/>
    <w:rsid w:val="002378A9"/>
    <w:rsid w:val="00237F04"/>
    <w:rsid w:val="00244438"/>
    <w:rsid w:val="00244AB6"/>
    <w:rsid w:val="00244E15"/>
    <w:rsid w:val="00245F7B"/>
    <w:rsid w:val="002477F9"/>
    <w:rsid w:val="00247C9B"/>
    <w:rsid w:val="00250212"/>
    <w:rsid w:val="002530B6"/>
    <w:rsid w:val="00254216"/>
    <w:rsid w:val="002552B3"/>
    <w:rsid w:val="00255822"/>
    <w:rsid w:val="00255A0F"/>
    <w:rsid w:val="00255EA1"/>
    <w:rsid w:val="00255EE4"/>
    <w:rsid w:val="00256183"/>
    <w:rsid w:val="002564E0"/>
    <w:rsid w:val="00256C6C"/>
    <w:rsid w:val="002575AE"/>
    <w:rsid w:val="00257BC3"/>
    <w:rsid w:val="00261762"/>
    <w:rsid w:val="00262F7B"/>
    <w:rsid w:val="002633C2"/>
    <w:rsid w:val="00264515"/>
    <w:rsid w:val="00265B24"/>
    <w:rsid w:val="00266F44"/>
    <w:rsid w:val="00267AAC"/>
    <w:rsid w:val="0027025A"/>
    <w:rsid w:val="002706C8"/>
    <w:rsid w:val="00272037"/>
    <w:rsid w:val="0027308A"/>
    <w:rsid w:val="00273287"/>
    <w:rsid w:val="0027330B"/>
    <w:rsid w:val="00274600"/>
    <w:rsid w:val="00274694"/>
    <w:rsid w:val="00274A47"/>
    <w:rsid w:val="00275104"/>
    <w:rsid w:val="00277E26"/>
    <w:rsid w:val="00280306"/>
    <w:rsid w:val="002819F8"/>
    <w:rsid w:val="002828FC"/>
    <w:rsid w:val="002829EA"/>
    <w:rsid w:val="002857E3"/>
    <w:rsid w:val="00290228"/>
    <w:rsid w:val="00290C5D"/>
    <w:rsid w:val="00290EB3"/>
    <w:rsid w:val="0029177B"/>
    <w:rsid w:val="00292083"/>
    <w:rsid w:val="00292D1F"/>
    <w:rsid w:val="00293DE8"/>
    <w:rsid w:val="002942A8"/>
    <w:rsid w:val="0029433A"/>
    <w:rsid w:val="00294383"/>
    <w:rsid w:val="0029469D"/>
    <w:rsid w:val="002956CF"/>
    <w:rsid w:val="0029586B"/>
    <w:rsid w:val="00297231"/>
    <w:rsid w:val="002A264E"/>
    <w:rsid w:val="002A3ECB"/>
    <w:rsid w:val="002A4768"/>
    <w:rsid w:val="002A71B3"/>
    <w:rsid w:val="002A7B23"/>
    <w:rsid w:val="002A7EF7"/>
    <w:rsid w:val="002B0062"/>
    <w:rsid w:val="002B07A0"/>
    <w:rsid w:val="002B1C9E"/>
    <w:rsid w:val="002B3AF8"/>
    <w:rsid w:val="002B6AD4"/>
    <w:rsid w:val="002C0B79"/>
    <w:rsid w:val="002C1BAD"/>
    <w:rsid w:val="002C3C17"/>
    <w:rsid w:val="002C54E9"/>
    <w:rsid w:val="002C5F39"/>
    <w:rsid w:val="002C6145"/>
    <w:rsid w:val="002C67F9"/>
    <w:rsid w:val="002C6CA9"/>
    <w:rsid w:val="002C7516"/>
    <w:rsid w:val="002C79FA"/>
    <w:rsid w:val="002C7E88"/>
    <w:rsid w:val="002D05F9"/>
    <w:rsid w:val="002D175E"/>
    <w:rsid w:val="002D2277"/>
    <w:rsid w:val="002D2A85"/>
    <w:rsid w:val="002D2E4B"/>
    <w:rsid w:val="002D30E0"/>
    <w:rsid w:val="002D46EC"/>
    <w:rsid w:val="002D51F5"/>
    <w:rsid w:val="002D69CC"/>
    <w:rsid w:val="002D6C43"/>
    <w:rsid w:val="002E0473"/>
    <w:rsid w:val="002E0E0E"/>
    <w:rsid w:val="002E2AE8"/>
    <w:rsid w:val="002E2CC1"/>
    <w:rsid w:val="002E4D3E"/>
    <w:rsid w:val="002E5F10"/>
    <w:rsid w:val="002E7A59"/>
    <w:rsid w:val="002E7FF3"/>
    <w:rsid w:val="002F1E10"/>
    <w:rsid w:val="002F278C"/>
    <w:rsid w:val="002F2AFF"/>
    <w:rsid w:val="002F350A"/>
    <w:rsid w:val="002F3D17"/>
    <w:rsid w:val="002F60BA"/>
    <w:rsid w:val="003008C1"/>
    <w:rsid w:val="0030120F"/>
    <w:rsid w:val="003025BF"/>
    <w:rsid w:val="00303C21"/>
    <w:rsid w:val="00304A60"/>
    <w:rsid w:val="00306554"/>
    <w:rsid w:val="00307183"/>
    <w:rsid w:val="00307F24"/>
    <w:rsid w:val="00311DC4"/>
    <w:rsid w:val="00312697"/>
    <w:rsid w:val="00312EF3"/>
    <w:rsid w:val="003137C6"/>
    <w:rsid w:val="003145D5"/>
    <w:rsid w:val="0031469C"/>
    <w:rsid w:val="003156BA"/>
    <w:rsid w:val="00315FBE"/>
    <w:rsid w:val="00316063"/>
    <w:rsid w:val="00317475"/>
    <w:rsid w:val="0031794C"/>
    <w:rsid w:val="00320F2B"/>
    <w:rsid w:val="00322702"/>
    <w:rsid w:val="003232DA"/>
    <w:rsid w:val="003238E4"/>
    <w:rsid w:val="00323FF3"/>
    <w:rsid w:val="00324EB0"/>
    <w:rsid w:val="00325044"/>
    <w:rsid w:val="00325D27"/>
    <w:rsid w:val="00326D63"/>
    <w:rsid w:val="00327828"/>
    <w:rsid w:val="00327FDE"/>
    <w:rsid w:val="00330D77"/>
    <w:rsid w:val="003351C7"/>
    <w:rsid w:val="00336492"/>
    <w:rsid w:val="00337A2B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1258"/>
    <w:rsid w:val="00353971"/>
    <w:rsid w:val="00356414"/>
    <w:rsid w:val="00356BA8"/>
    <w:rsid w:val="0035746E"/>
    <w:rsid w:val="003607C4"/>
    <w:rsid w:val="00360D05"/>
    <w:rsid w:val="003617FE"/>
    <w:rsid w:val="003628CB"/>
    <w:rsid w:val="00362A44"/>
    <w:rsid w:val="00363056"/>
    <w:rsid w:val="003656DE"/>
    <w:rsid w:val="00366D8C"/>
    <w:rsid w:val="00373511"/>
    <w:rsid w:val="00373AEF"/>
    <w:rsid w:val="003756ED"/>
    <w:rsid w:val="00376F0E"/>
    <w:rsid w:val="00377838"/>
    <w:rsid w:val="003802AF"/>
    <w:rsid w:val="003819F5"/>
    <w:rsid w:val="00381B07"/>
    <w:rsid w:val="003822EA"/>
    <w:rsid w:val="0038280F"/>
    <w:rsid w:val="00382EE1"/>
    <w:rsid w:val="00387423"/>
    <w:rsid w:val="003879BA"/>
    <w:rsid w:val="00387C03"/>
    <w:rsid w:val="00387FC0"/>
    <w:rsid w:val="00390429"/>
    <w:rsid w:val="0039088E"/>
    <w:rsid w:val="003908D8"/>
    <w:rsid w:val="00390A2F"/>
    <w:rsid w:val="00390C96"/>
    <w:rsid w:val="00391C81"/>
    <w:rsid w:val="00391FF9"/>
    <w:rsid w:val="003932BA"/>
    <w:rsid w:val="003939A8"/>
    <w:rsid w:val="003942AA"/>
    <w:rsid w:val="00394C21"/>
    <w:rsid w:val="00395889"/>
    <w:rsid w:val="003961F5"/>
    <w:rsid w:val="003A00BB"/>
    <w:rsid w:val="003A089B"/>
    <w:rsid w:val="003A0C55"/>
    <w:rsid w:val="003A13C1"/>
    <w:rsid w:val="003A1D24"/>
    <w:rsid w:val="003A2E9F"/>
    <w:rsid w:val="003A3B14"/>
    <w:rsid w:val="003A4374"/>
    <w:rsid w:val="003A451A"/>
    <w:rsid w:val="003A4AD5"/>
    <w:rsid w:val="003A4EFB"/>
    <w:rsid w:val="003A5D4E"/>
    <w:rsid w:val="003B1ED3"/>
    <w:rsid w:val="003B22EF"/>
    <w:rsid w:val="003B24B9"/>
    <w:rsid w:val="003B2DB9"/>
    <w:rsid w:val="003B348E"/>
    <w:rsid w:val="003B3700"/>
    <w:rsid w:val="003B5E8C"/>
    <w:rsid w:val="003B622B"/>
    <w:rsid w:val="003B68E8"/>
    <w:rsid w:val="003C1710"/>
    <w:rsid w:val="003C191C"/>
    <w:rsid w:val="003C19C7"/>
    <w:rsid w:val="003C233A"/>
    <w:rsid w:val="003C288C"/>
    <w:rsid w:val="003C33B0"/>
    <w:rsid w:val="003C4183"/>
    <w:rsid w:val="003C56CC"/>
    <w:rsid w:val="003D023E"/>
    <w:rsid w:val="003D1211"/>
    <w:rsid w:val="003D30E2"/>
    <w:rsid w:val="003D320C"/>
    <w:rsid w:val="003D3316"/>
    <w:rsid w:val="003D377B"/>
    <w:rsid w:val="003D4B09"/>
    <w:rsid w:val="003D4BF5"/>
    <w:rsid w:val="003D4C85"/>
    <w:rsid w:val="003D51BD"/>
    <w:rsid w:val="003D7435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1B74"/>
    <w:rsid w:val="003F350B"/>
    <w:rsid w:val="003F415C"/>
    <w:rsid w:val="003F45A7"/>
    <w:rsid w:val="003F5817"/>
    <w:rsid w:val="003F70BB"/>
    <w:rsid w:val="003F7AAD"/>
    <w:rsid w:val="003F7C1B"/>
    <w:rsid w:val="0040026D"/>
    <w:rsid w:val="00400663"/>
    <w:rsid w:val="004012B6"/>
    <w:rsid w:val="004013AF"/>
    <w:rsid w:val="00401577"/>
    <w:rsid w:val="004017B7"/>
    <w:rsid w:val="004024F1"/>
    <w:rsid w:val="00403259"/>
    <w:rsid w:val="0040764C"/>
    <w:rsid w:val="00410A24"/>
    <w:rsid w:val="00410A4C"/>
    <w:rsid w:val="00410CD0"/>
    <w:rsid w:val="00411204"/>
    <w:rsid w:val="00412188"/>
    <w:rsid w:val="0041240D"/>
    <w:rsid w:val="00412D4C"/>
    <w:rsid w:val="00412DE0"/>
    <w:rsid w:val="00414B1F"/>
    <w:rsid w:val="00416E2C"/>
    <w:rsid w:val="0041706F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6618"/>
    <w:rsid w:val="00426AE4"/>
    <w:rsid w:val="0042727F"/>
    <w:rsid w:val="0042734E"/>
    <w:rsid w:val="00427BD6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915"/>
    <w:rsid w:val="00434B0A"/>
    <w:rsid w:val="00434B3E"/>
    <w:rsid w:val="00434DFB"/>
    <w:rsid w:val="00434E4E"/>
    <w:rsid w:val="0043532C"/>
    <w:rsid w:val="004359E0"/>
    <w:rsid w:val="00435B14"/>
    <w:rsid w:val="00435E9D"/>
    <w:rsid w:val="00436DB2"/>
    <w:rsid w:val="00440055"/>
    <w:rsid w:val="00440F46"/>
    <w:rsid w:val="00441CFC"/>
    <w:rsid w:val="004425A0"/>
    <w:rsid w:val="004429B3"/>
    <w:rsid w:val="00445E68"/>
    <w:rsid w:val="00446026"/>
    <w:rsid w:val="004464B9"/>
    <w:rsid w:val="00450135"/>
    <w:rsid w:val="004505A3"/>
    <w:rsid w:val="0045089B"/>
    <w:rsid w:val="00450A7F"/>
    <w:rsid w:val="00451D8F"/>
    <w:rsid w:val="00451FC1"/>
    <w:rsid w:val="00452D5C"/>
    <w:rsid w:val="00454EF2"/>
    <w:rsid w:val="00457119"/>
    <w:rsid w:val="00457984"/>
    <w:rsid w:val="00457B79"/>
    <w:rsid w:val="0046030C"/>
    <w:rsid w:val="00460F2D"/>
    <w:rsid w:val="00461EE1"/>
    <w:rsid w:val="00461F2F"/>
    <w:rsid w:val="004622E7"/>
    <w:rsid w:val="00462BE7"/>
    <w:rsid w:val="00463F24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17D2"/>
    <w:rsid w:val="00483E2B"/>
    <w:rsid w:val="0048478C"/>
    <w:rsid w:val="004848FC"/>
    <w:rsid w:val="004848FE"/>
    <w:rsid w:val="00485D93"/>
    <w:rsid w:val="00485EAC"/>
    <w:rsid w:val="00486AB3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33C8"/>
    <w:rsid w:val="004A36F8"/>
    <w:rsid w:val="004A3C48"/>
    <w:rsid w:val="004A3D2D"/>
    <w:rsid w:val="004A4BBE"/>
    <w:rsid w:val="004A5323"/>
    <w:rsid w:val="004A5DA9"/>
    <w:rsid w:val="004A6D56"/>
    <w:rsid w:val="004A79ED"/>
    <w:rsid w:val="004B10BD"/>
    <w:rsid w:val="004B175F"/>
    <w:rsid w:val="004B215E"/>
    <w:rsid w:val="004B2840"/>
    <w:rsid w:val="004B313B"/>
    <w:rsid w:val="004B3E7B"/>
    <w:rsid w:val="004B4BAA"/>
    <w:rsid w:val="004B5205"/>
    <w:rsid w:val="004B5385"/>
    <w:rsid w:val="004B5843"/>
    <w:rsid w:val="004B67E7"/>
    <w:rsid w:val="004B7996"/>
    <w:rsid w:val="004C0634"/>
    <w:rsid w:val="004C06BC"/>
    <w:rsid w:val="004C1A45"/>
    <w:rsid w:val="004C2301"/>
    <w:rsid w:val="004C4883"/>
    <w:rsid w:val="004C52CA"/>
    <w:rsid w:val="004C5909"/>
    <w:rsid w:val="004C7128"/>
    <w:rsid w:val="004D1BAB"/>
    <w:rsid w:val="004D2FD6"/>
    <w:rsid w:val="004D3772"/>
    <w:rsid w:val="004D3D2C"/>
    <w:rsid w:val="004D49F4"/>
    <w:rsid w:val="004D4A7B"/>
    <w:rsid w:val="004D6E9C"/>
    <w:rsid w:val="004E2397"/>
    <w:rsid w:val="004E261F"/>
    <w:rsid w:val="004E2CF0"/>
    <w:rsid w:val="004E3639"/>
    <w:rsid w:val="004E44B1"/>
    <w:rsid w:val="004E6DAA"/>
    <w:rsid w:val="004E6FBA"/>
    <w:rsid w:val="004E743A"/>
    <w:rsid w:val="004E7764"/>
    <w:rsid w:val="004F1022"/>
    <w:rsid w:val="004F2730"/>
    <w:rsid w:val="004F27E5"/>
    <w:rsid w:val="004F27EA"/>
    <w:rsid w:val="004F3979"/>
    <w:rsid w:val="004F667D"/>
    <w:rsid w:val="004F7C9F"/>
    <w:rsid w:val="00501E0E"/>
    <w:rsid w:val="0050543A"/>
    <w:rsid w:val="005063BA"/>
    <w:rsid w:val="005072B0"/>
    <w:rsid w:val="00507377"/>
    <w:rsid w:val="00507657"/>
    <w:rsid w:val="0051004A"/>
    <w:rsid w:val="0051056D"/>
    <w:rsid w:val="00511539"/>
    <w:rsid w:val="00512030"/>
    <w:rsid w:val="00512499"/>
    <w:rsid w:val="00512D4E"/>
    <w:rsid w:val="005137B4"/>
    <w:rsid w:val="00513A92"/>
    <w:rsid w:val="00513F85"/>
    <w:rsid w:val="00514575"/>
    <w:rsid w:val="00515500"/>
    <w:rsid w:val="00515549"/>
    <w:rsid w:val="00515C16"/>
    <w:rsid w:val="005200E4"/>
    <w:rsid w:val="005202D1"/>
    <w:rsid w:val="00520F36"/>
    <w:rsid w:val="0052149A"/>
    <w:rsid w:val="00521626"/>
    <w:rsid w:val="00524315"/>
    <w:rsid w:val="0052435E"/>
    <w:rsid w:val="00524901"/>
    <w:rsid w:val="00525D19"/>
    <w:rsid w:val="0052752C"/>
    <w:rsid w:val="005321B9"/>
    <w:rsid w:val="005343AE"/>
    <w:rsid w:val="005347EF"/>
    <w:rsid w:val="0053551F"/>
    <w:rsid w:val="00535946"/>
    <w:rsid w:val="00535B87"/>
    <w:rsid w:val="00537078"/>
    <w:rsid w:val="00537187"/>
    <w:rsid w:val="00537934"/>
    <w:rsid w:val="00537BE2"/>
    <w:rsid w:val="00537EB7"/>
    <w:rsid w:val="00540235"/>
    <w:rsid w:val="00543295"/>
    <w:rsid w:val="00543DE5"/>
    <w:rsid w:val="00545E7F"/>
    <w:rsid w:val="00546898"/>
    <w:rsid w:val="00546E7E"/>
    <w:rsid w:val="00551FA7"/>
    <w:rsid w:val="00553389"/>
    <w:rsid w:val="00553927"/>
    <w:rsid w:val="00553A6B"/>
    <w:rsid w:val="00554BF1"/>
    <w:rsid w:val="00561165"/>
    <w:rsid w:val="005617AD"/>
    <w:rsid w:val="00561C02"/>
    <w:rsid w:val="00562DAC"/>
    <w:rsid w:val="00562E72"/>
    <w:rsid w:val="0056364D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361C"/>
    <w:rsid w:val="005848C4"/>
    <w:rsid w:val="00584BE7"/>
    <w:rsid w:val="005852E2"/>
    <w:rsid w:val="00590C78"/>
    <w:rsid w:val="00590FCB"/>
    <w:rsid w:val="00591FC4"/>
    <w:rsid w:val="00592B36"/>
    <w:rsid w:val="0059435E"/>
    <w:rsid w:val="0059466A"/>
    <w:rsid w:val="00594FD7"/>
    <w:rsid w:val="00595A57"/>
    <w:rsid w:val="00597597"/>
    <w:rsid w:val="005A0D5A"/>
    <w:rsid w:val="005A17A7"/>
    <w:rsid w:val="005A1FF8"/>
    <w:rsid w:val="005A3852"/>
    <w:rsid w:val="005A5FF1"/>
    <w:rsid w:val="005A7060"/>
    <w:rsid w:val="005A75A6"/>
    <w:rsid w:val="005A7A42"/>
    <w:rsid w:val="005B1030"/>
    <w:rsid w:val="005B3ACA"/>
    <w:rsid w:val="005B4F5A"/>
    <w:rsid w:val="005B5175"/>
    <w:rsid w:val="005B665E"/>
    <w:rsid w:val="005C1664"/>
    <w:rsid w:val="005C2AA0"/>
    <w:rsid w:val="005C38A8"/>
    <w:rsid w:val="005C3EF2"/>
    <w:rsid w:val="005C5A8D"/>
    <w:rsid w:val="005C5AEA"/>
    <w:rsid w:val="005C5FD9"/>
    <w:rsid w:val="005C671E"/>
    <w:rsid w:val="005D04D4"/>
    <w:rsid w:val="005D0601"/>
    <w:rsid w:val="005D0C63"/>
    <w:rsid w:val="005D2B06"/>
    <w:rsid w:val="005D3B74"/>
    <w:rsid w:val="005D50D3"/>
    <w:rsid w:val="005D5622"/>
    <w:rsid w:val="005D66FF"/>
    <w:rsid w:val="005D6CFF"/>
    <w:rsid w:val="005D788B"/>
    <w:rsid w:val="005D78B8"/>
    <w:rsid w:val="005E059E"/>
    <w:rsid w:val="005E1A51"/>
    <w:rsid w:val="005E1D0D"/>
    <w:rsid w:val="005E2042"/>
    <w:rsid w:val="005E2904"/>
    <w:rsid w:val="005E51B4"/>
    <w:rsid w:val="005E5549"/>
    <w:rsid w:val="005E6EA4"/>
    <w:rsid w:val="005E7559"/>
    <w:rsid w:val="005F187B"/>
    <w:rsid w:val="005F1F3E"/>
    <w:rsid w:val="005F367A"/>
    <w:rsid w:val="005F5198"/>
    <w:rsid w:val="005F5555"/>
    <w:rsid w:val="005F7F81"/>
    <w:rsid w:val="00600409"/>
    <w:rsid w:val="0060163A"/>
    <w:rsid w:val="0060180A"/>
    <w:rsid w:val="00603B48"/>
    <w:rsid w:val="00603F38"/>
    <w:rsid w:val="00604B70"/>
    <w:rsid w:val="00605592"/>
    <w:rsid w:val="0060574F"/>
    <w:rsid w:val="006060FD"/>
    <w:rsid w:val="006073C9"/>
    <w:rsid w:val="00612FB7"/>
    <w:rsid w:val="0061386A"/>
    <w:rsid w:val="00614015"/>
    <w:rsid w:val="00615E63"/>
    <w:rsid w:val="006176DA"/>
    <w:rsid w:val="00621D50"/>
    <w:rsid w:val="00621D86"/>
    <w:rsid w:val="00622A71"/>
    <w:rsid w:val="006231E4"/>
    <w:rsid w:val="006232CD"/>
    <w:rsid w:val="006232DB"/>
    <w:rsid w:val="006247BE"/>
    <w:rsid w:val="00625FD0"/>
    <w:rsid w:val="006260C1"/>
    <w:rsid w:val="0062696E"/>
    <w:rsid w:val="0062734F"/>
    <w:rsid w:val="0062743F"/>
    <w:rsid w:val="00627674"/>
    <w:rsid w:val="00627983"/>
    <w:rsid w:val="00630362"/>
    <w:rsid w:val="00630B06"/>
    <w:rsid w:val="00632E05"/>
    <w:rsid w:val="00634D6A"/>
    <w:rsid w:val="00637A4F"/>
    <w:rsid w:val="006404BE"/>
    <w:rsid w:val="00641AD5"/>
    <w:rsid w:val="00641BA5"/>
    <w:rsid w:val="0064317F"/>
    <w:rsid w:val="006443E4"/>
    <w:rsid w:val="00644A95"/>
    <w:rsid w:val="0064556F"/>
    <w:rsid w:val="00645885"/>
    <w:rsid w:val="0064674D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51F7"/>
    <w:rsid w:val="00677126"/>
    <w:rsid w:val="006779E6"/>
    <w:rsid w:val="00681879"/>
    <w:rsid w:val="00683ACA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55"/>
    <w:rsid w:val="006A5D98"/>
    <w:rsid w:val="006A7B93"/>
    <w:rsid w:val="006B0093"/>
    <w:rsid w:val="006B1277"/>
    <w:rsid w:val="006B145D"/>
    <w:rsid w:val="006B3719"/>
    <w:rsid w:val="006B3E37"/>
    <w:rsid w:val="006B4031"/>
    <w:rsid w:val="006B4781"/>
    <w:rsid w:val="006B634B"/>
    <w:rsid w:val="006B69F2"/>
    <w:rsid w:val="006B7168"/>
    <w:rsid w:val="006B7D3E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701C4C"/>
    <w:rsid w:val="00702121"/>
    <w:rsid w:val="00702875"/>
    <w:rsid w:val="007058E5"/>
    <w:rsid w:val="0070616B"/>
    <w:rsid w:val="0070721B"/>
    <w:rsid w:val="00707AB7"/>
    <w:rsid w:val="00710835"/>
    <w:rsid w:val="00710F26"/>
    <w:rsid w:val="0071340D"/>
    <w:rsid w:val="00714748"/>
    <w:rsid w:val="00715CCF"/>
    <w:rsid w:val="00722A43"/>
    <w:rsid w:val="007236F8"/>
    <w:rsid w:val="00725060"/>
    <w:rsid w:val="00725CFC"/>
    <w:rsid w:val="00726194"/>
    <w:rsid w:val="007268BB"/>
    <w:rsid w:val="00727169"/>
    <w:rsid w:val="00731D32"/>
    <w:rsid w:val="0073333D"/>
    <w:rsid w:val="0073392A"/>
    <w:rsid w:val="007347FD"/>
    <w:rsid w:val="00734ED9"/>
    <w:rsid w:val="0073515D"/>
    <w:rsid w:val="007352B6"/>
    <w:rsid w:val="00735A5B"/>
    <w:rsid w:val="00736CE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722B"/>
    <w:rsid w:val="00750C00"/>
    <w:rsid w:val="00752248"/>
    <w:rsid w:val="007536AB"/>
    <w:rsid w:val="007537B1"/>
    <w:rsid w:val="00754563"/>
    <w:rsid w:val="00755530"/>
    <w:rsid w:val="00755D5F"/>
    <w:rsid w:val="00756364"/>
    <w:rsid w:val="00757D6A"/>
    <w:rsid w:val="0076011B"/>
    <w:rsid w:val="0076059D"/>
    <w:rsid w:val="00761287"/>
    <w:rsid w:val="00762023"/>
    <w:rsid w:val="00763EE5"/>
    <w:rsid w:val="007648E3"/>
    <w:rsid w:val="0076490E"/>
    <w:rsid w:val="007649C3"/>
    <w:rsid w:val="00766021"/>
    <w:rsid w:val="0076668B"/>
    <w:rsid w:val="007706B6"/>
    <w:rsid w:val="007710AA"/>
    <w:rsid w:val="00771505"/>
    <w:rsid w:val="0077175B"/>
    <w:rsid w:val="007748F7"/>
    <w:rsid w:val="00774F91"/>
    <w:rsid w:val="007772B8"/>
    <w:rsid w:val="00777FAA"/>
    <w:rsid w:val="00780CC1"/>
    <w:rsid w:val="00782126"/>
    <w:rsid w:val="00782C91"/>
    <w:rsid w:val="00782DDE"/>
    <w:rsid w:val="00783051"/>
    <w:rsid w:val="007837C5"/>
    <w:rsid w:val="007840E6"/>
    <w:rsid w:val="00784848"/>
    <w:rsid w:val="00785BB9"/>
    <w:rsid w:val="00787444"/>
    <w:rsid w:val="00787B18"/>
    <w:rsid w:val="00790672"/>
    <w:rsid w:val="007917E5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0AAB"/>
    <w:rsid w:val="007B1585"/>
    <w:rsid w:val="007B15E4"/>
    <w:rsid w:val="007B1BA0"/>
    <w:rsid w:val="007B222D"/>
    <w:rsid w:val="007B3DA2"/>
    <w:rsid w:val="007B3F66"/>
    <w:rsid w:val="007B43E2"/>
    <w:rsid w:val="007B4D7A"/>
    <w:rsid w:val="007B4DCE"/>
    <w:rsid w:val="007B560C"/>
    <w:rsid w:val="007B6A79"/>
    <w:rsid w:val="007B754B"/>
    <w:rsid w:val="007B7B9E"/>
    <w:rsid w:val="007C08CB"/>
    <w:rsid w:val="007C1581"/>
    <w:rsid w:val="007C23C7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F26"/>
    <w:rsid w:val="007E3015"/>
    <w:rsid w:val="007E3577"/>
    <w:rsid w:val="007E3D52"/>
    <w:rsid w:val="007E41DF"/>
    <w:rsid w:val="007E6282"/>
    <w:rsid w:val="007E6512"/>
    <w:rsid w:val="007F268B"/>
    <w:rsid w:val="007F39C3"/>
    <w:rsid w:val="007F3D0F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42C1"/>
    <w:rsid w:val="00806187"/>
    <w:rsid w:val="0080743E"/>
    <w:rsid w:val="00807EFD"/>
    <w:rsid w:val="00807F10"/>
    <w:rsid w:val="00811116"/>
    <w:rsid w:val="008111A5"/>
    <w:rsid w:val="00811551"/>
    <w:rsid w:val="00812CB7"/>
    <w:rsid w:val="00813C41"/>
    <w:rsid w:val="00813D69"/>
    <w:rsid w:val="00814387"/>
    <w:rsid w:val="0081454E"/>
    <w:rsid w:val="00814E74"/>
    <w:rsid w:val="008150E1"/>
    <w:rsid w:val="00815934"/>
    <w:rsid w:val="00815C43"/>
    <w:rsid w:val="008163EE"/>
    <w:rsid w:val="00817297"/>
    <w:rsid w:val="0082045E"/>
    <w:rsid w:val="00820578"/>
    <w:rsid w:val="00821E41"/>
    <w:rsid w:val="00822184"/>
    <w:rsid w:val="0082223D"/>
    <w:rsid w:val="00824535"/>
    <w:rsid w:val="00824BB0"/>
    <w:rsid w:val="00824F41"/>
    <w:rsid w:val="00825A70"/>
    <w:rsid w:val="00827A17"/>
    <w:rsid w:val="00830532"/>
    <w:rsid w:val="00832FF3"/>
    <w:rsid w:val="008343DC"/>
    <w:rsid w:val="00834A76"/>
    <w:rsid w:val="0083562C"/>
    <w:rsid w:val="00836325"/>
    <w:rsid w:val="00836818"/>
    <w:rsid w:val="00837A85"/>
    <w:rsid w:val="008404C8"/>
    <w:rsid w:val="0084173C"/>
    <w:rsid w:val="008424F5"/>
    <w:rsid w:val="00843A00"/>
    <w:rsid w:val="00843D7B"/>
    <w:rsid w:val="0084496F"/>
    <w:rsid w:val="00844A42"/>
    <w:rsid w:val="00844D03"/>
    <w:rsid w:val="00844F92"/>
    <w:rsid w:val="00845511"/>
    <w:rsid w:val="00846630"/>
    <w:rsid w:val="0084681C"/>
    <w:rsid w:val="00846FD1"/>
    <w:rsid w:val="008505C5"/>
    <w:rsid w:val="00851ED7"/>
    <w:rsid w:val="00852066"/>
    <w:rsid w:val="00852AC9"/>
    <w:rsid w:val="00852D1F"/>
    <w:rsid w:val="008536CA"/>
    <w:rsid w:val="00854C5F"/>
    <w:rsid w:val="008552A8"/>
    <w:rsid w:val="008552E2"/>
    <w:rsid w:val="008560EF"/>
    <w:rsid w:val="00856A78"/>
    <w:rsid w:val="00856CD6"/>
    <w:rsid w:val="00856F2E"/>
    <w:rsid w:val="008577A9"/>
    <w:rsid w:val="00860B13"/>
    <w:rsid w:val="00861FEB"/>
    <w:rsid w:val="00862A5B"/>
    <w:rsid w:val="008646A3"/>
    <w:rsid w:val="008649CD"/>
    <w:rsid w:val="00866E20"/>
    <w:rsid w:val="00866FB3"/>
    <w:rsid w:val="00867588"/>
    <w:rsid w:val="008679B6"/>
    <w:rsid w:val="00871848"/>
    <w:rsid w:val="008721DE"/>
    <w:rsid w:val="00872875"/>
    <w:rsid w:val="008736CD"/>
    <w:rsid w:val="008737A3"/>
    <w:rsid w:val="00873E7F"/>
    <w:rsid w:val="008747ED"/>
    <w:rsid w:val="00874D1E"/>
    <w:rsid w:val="00875FDE"/>
    <w:rsid w:val="00876599"/>
    <w:rsid w:val="00876BEE"/>
    <w:rsid w:val="00877DD4"/>
    <w:rsid w:val="00881435"/>
    <w:rsid w:val="008815EA"/>
    <w:rsid w:val="00881D8F"/>
    <w:rsid w:val="00882814"/>
    <w:rsid w:val="00882ACC"/>
    <w:rsid w:val="00883068"/>
    <w:rsid w:val="008839F9"/>
    <w:rsid w:val="00884EF6"/>
    <w:rsid w:val="0088597D"/>
    <w:rsid w:val="008860BE"/>
    <w:rsid w:val="008862F3"/>
    <w:rsid w:val="008877E2"/>
    <w:rsid w:val="0089183F"/>
    <w:rsid w:val="00892AB0"/>
    <w:rsid w:val="00892B79"/>
    <w:rsid w:val="00893DDE"/>
    <w:rsid w:val="008947A1"/>
    <w:rsid w:val="00895795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6D0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3F9A"/>
    <w:rsid w:val="008B59CF"/>
    <w:rsid w:val="008B6AA2"/>
    <w:rsid w:val="008B718B"/>
    <w:rsid w:val="008B7780"/>
    <w:rsid w:val="008C0D7C"/>
    <w:rsid w:val="008C18EF"/>
    <w:rsid w:val="008C3118"/>
    <w:rsid w:val="008C353E"/>
    <w:rsid w:val="008C35C9"/>
    <w:rsid w:val="008C3D35"/>
    <w:rsid w:val="008C55FD"/>
    <w:rsid w:val="008C589D"/>
    <w:rsid w:val="008C5C3D"/>
    <w:rsid w:val="008C6FAE"/>
    <w:rsid w:val="008C7C94"/>
    <w:rsid w:val="008D0356"/>
    <w:rsid w:val="008D10E9"/>
    <w:rsid w:val="008D144F"/>
    <w:rsid w:val="008D14A7"/>
    <w:rsid w:val="008D1553"/>
    <w:rsid w:val="008D2E24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E6D51"/>
    <w:rsid w:val="008F002A"/>
    <w:rsid w:val="008F02C8"/>
    <w:rsid w:val="008F1B5A"/>
    <w:rsid w:val="008F232B"/>
    <w:rsid w:val="008F2952"/>
    <w:rsid w:val="008F4D5D"/>
    <w:rsid w:val="008F5174"/>
    <w:rsid w:val="008F63AA"/>
    <w:rsid w:val="008F69B4"/>
    <w:rsid w:val="008F768A"/>
    <w:rsid w:val="00900016"/>
    <w:rsid w:val="009008C9"/>
    <w:rsid w:val="009021B8"/>
    <w:rsid w:val="00902DDB"/>
    <w:rsid w:val="00902DF9"/>
    <w:rsid w:val="009042CB"/>
    <w:rsid w:val="009048A6"/>
    <w:rsid w:val="00904F23"/>
    <w:rsid w:val="0090510A"/>
    <w:rsid w:val="009056CD"/>
    <w:rsid w:val="0090607E"/>
    <w:rsid w:val="00906BA9"/>
    <w:rsid w:val="0091041B"/>
    <w:rsid w:val="00911584"/>
    <w:rsid w:val="0091182F"/>
    <w:rsid w:val="00912166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6BED"/>
    <w:rsid w:val="00917A52"/>
    <w:rsid w:val="00924B7C"/>
    <w:rsid w:val="00926447"/>
    <w:rsid w:val="0092690B"/>
    <w:rsid w:val="009269A1"/>
    <w:rsid w:val="00927B01"/>
    <w:rsid w:val="00930021"/>
    <w:rsid w:val="00930FD3"/>
    <w:rsid w:val="009312E0"/>
    <w:rsid w:val="00931785"/>
    <w:rsid w:val="009321DD"/>
    <w:rsid w:val="009329BF"/>
    <w:rsid w:val="0093320F"/>
    <w:rsid w:val="00933950"/>
    <w:rsid w:val="00933A5F"/>
    <w:rsid w:val="00934491"/>
    <w:rsid w:val="0094061B"/>
    <w:rsid w:val="009411B2"/>
    <w:rsid w:val="00941F45"/>
    <w:rsid w:val="00945596"/>
    <w:rsid w:val="00945E2C"/>
    <w:rsid w:val="0094674D"/>
    <w:rsid w:val="00946ED4"/>
    <w:rsid w:val="00950251"/>
    <w:rsid w:val="00951312"/>
    <w:rsid w:val="0095154B"/>
    <w:rsid w:val="00951DB7"/>
    <w:rsid w:val="0095415E"/>
    <w:rsid w:val="00954346"/>
    <w:rsid w:val="009551B7"/>
    <w:rsid w:val="009557F1"/>
    <w:rsid w:val="009565DC"/>
    <w:rsid w:val="00957D51"/>
    <w:rsid w:val="00960D4C"/>
    <w:rsid w:val="0096116E"/>
    <w:rsid w:val="0096193A"/>
    <w:rsid w:val="009650EB"/>
    <w:rsid w:val="00965ECB"/>
    <w:rsid w:val="00966486"/>
    <w:rsid w:val="00966D6D"/>
    <w:rsid w:val="00970403"/>
    <w:rsid w:val="00970686"/>
    <w:rsid w:val="00971508"/>
    <w:rsid w:val="00971DDA"/>
    <w:rsid w:val="0097202E"/>
    <w:rsid w:val="0097218C"/>
    <w:rsid w:val="0097271D"/>
    <w:rsid w:val="00974FBB"/>
    <w:rsid w:val="009806C8"/>
    <w:rsid w:val="009810FC"/>
    <w:rsid w:val="00982F1A"/>
    <w:rsid w:val="00983F5A"/>
    <w:rsid w:val="009841BB"/>
    <w:rsid w:val="0098482F"/>
    <w:rsid w:val="009848FC"/>
    <w:rsid w:val="009849F7"/>
    <w:rsid w:val="00984D13"/>
    <w:rsid w:val="009858EC"/>
    <w:rsid w:val="00993A51"/>
    <w:rsid w:val="00996BFB"/>
    <w:rsid w:val="00996DA7"/>
    <w:rsid w:val="00996DB8"/>
    <w:rsid w:val="009A15CB"/>
    <w:rsid w:val="009A36A8"/>
    <w:rsid w:val="009A3E29"/>
    <w:rsid w:val="009A461E"/>
    <w:rsid w:val="009A4646"/>
    <w:rsid w:val="009A5205"/>
    <w:rsid w:val="009A6F7E"/>
    <w:rsid w:val="009A75A5"/>
    <w:rsid w:val="009A7F48"/>
    <w:rsid w:val="009B0821"/>
    <w:rsid w:val="009B0B79"/>
    <w:rsid w:val="009B11C8"/>
    <w:rsid w:val="009B26B5"/>
    <w:rsid w:val="009B347C"/>
    <w:rsid w:val="009B5392"/>
    <w:rsid w:val="009B5874"/>
    <w:rsid w:val="009B78E0"/>
    <w:rsid w:val="009B79F1"/>
    <w:rsid w:val="009B7EC8"/>
    <w:rsid w:val="009C04BC"/>
    <w:rsid w:val="009C079D"/>
    <w:rsid w:val="009C0CD0"/>
    <w:rsid w:val="009C0E4B"/>
    <w:rsid w:val="009C24CF"/>
    <w:rsid w:val="009C46E5"/>
    <w:rsid w:val="009C6384"/>
    <w:rsid w:val="009C704E"/>
    <w:rsid w:val="009D2B94"/>
    <w:rsid w:val="009D4984"/>
    <w:rsid w:val="009D57DC"/>
    <w:rsid w:val="009D5899"/>
    <w:rsid w:val="009D5AD5"/>
    <w:rsid w:val="009D6A24"/>
    <w:rsid w:val="009D793C"/>
    <w:rsid w:val="009D7E8E"/>
    <w:rsid w:val="009E0C11"/>
    <w:rsid w:val="009E3C1A"/>
    <w:rsid w:val="009E4849"/>
    <w:rsid w:val="009E48E9"/>
    <w:rsid w:val="009E4C85"/>
    <w:rsid w:val="009E5AF9"/>
    <w:rsid w:val="009E6276"/>
    <w:rsid w:val="009E7614"/>
    <w:rsid w:val="009E76DC"/>
    <w:rsid w:val="009E7765"/>
    <w:rsid w:val="009E77AF"/>
    <w:rsid w:val="009E7DCF"/>
    <w:rsid w:val="009F2D05"/>
    <w:rsid w:val="009F5249"/>
    <w:rsid w:val="009F6C90"/>
    <w:rsid w:val="00A00BB0"/>
    <w:rsid w:val="00A02D6C"/>
    <w:rsid w:val="00A03B02"/>
    <w:rsid w:val="00A04AB3"/>
    <w:rsid w:val="00A04EE9"/>
    <w:rsid w:val="00A05C57"/>
    <w:rsid w:val="00A06DB5"/>
    <w:rsid w:val="00A074F5"/>
    <w:rsid w:val="00A07F3E"/>
    <w:rsid w:val="00A11AF0"/>
    <w:rsid w:val="00A12C98"/>
    <w:rsid w:val="00A138D7"/>
    <w:rsid w:val="00A14437"/>
    <w:rsid w:val="00A14F29"/>
    <w:rsid w:val="00A201D4"/>
    <w:rsid w:val="00A204EE"/>
    <w:rsid w:val="00A22693"/>
    <w:rsid w:val="00A22BB7"/>
    <w:rsid w:val="00A2306D"/>
    <w:rsid w:val="00A263BA"/>
    <w:rsid w:val="00A269F5"/>
    <w:rsid w:val="00A26A52"/>
    <w:rsid w:val="00A30AD6"/>
    <w:rsid w:val="00A32103"/>
    <w:rsid w:val="00A3238E"/>
    <w:rsid w:val="00A330E9"/>
    <w:rsid w:val="00A3379B"/>
    <w:rsid w:val="00A338D5"/>
    <w:rsid w:val="00A345A9"/>
    <w:rsid w:val="00A34711"/>
    <w:rsid w:val="00A348AF"/>
    <w:rsid w:val="00A35B47"/>
    <w:rsid w:val="00A35E52"/>
    <w:rsid w:val="00A36D1D"/>
    <w:rsid w:val="00A402F0"/>
    <w:rsid w:val="00A4053D"/>
    <w:rsid w:val="00A43CB6"/>
    <w:rsid w:val="00A441AB"/>
    <w:rsid w:val="00A447D6"/>
    <w:rsid w:val="00A454C2"/>
    <w:rsid w:val="00A45927"/>
    <w:rsid w:val="00A477ED"/>
    <w:rsid w:val="00A47D5A"/>
    <w:rsid w:val="00A5034A"/>
    <w:rsid w:val="00A52317"/>
    <w:rsid w:val="00A538A5"/>
    <w:rsid w:val="00A55012"/>
    <w:rsid w:val="00A55267"/>
    <w:rsid w:val="00A56414"/>
    <w:rsid w:val="00A566E5"/>
    <w:rsid w:val="00A60382"/>
    <w:rsid w:val="00A60597"/>
    <w:rsid w:val="00A606DA"/>
    <w:rsid w:val="00A61277"/>
    <w:rsid w:val="00A62ACC"/>
    <w:rsid w:val="00A62B6F"/>
    <w:rsid w:val="00A64614"/>
    <w:rsid w:val="00A65605"/>
    <w:rsid w:val="00A670BB"/>
    <w:rsid w:val="00A67685"/>
    <w:rsid w:val="00A67967"/>
    <w:rsid w:val="00A708EF"/>
    <w:rsid w:val="00A7102E"/>
    <w:rsid w:val="00A71249"/>
    <w:rsid w:val="00A712E9"/>
    <w:rsid w:val="00A712F5"/>
    <w:rsid w:val="00A72931"/>
    <w:rsid w:val="00A72FE2"/>
    <w:rsid w:val="00A73BDB"/>
    <w:rsid w:val="00A74A54"/>
    <w:rsid w:val="00A74FE7"/>
    <w:rsid w:val="00A77069"/>
    <w:rsid w:val="00A77514"/>
    <w:rsid w:val="00A808C3"/>
    <w:rsid w:val="00A81B58"/>
    <w:rsid w:val="00A81D95"/>
    <w:rsid w:val="00A82548"/>
    <w:rsid w:val="00A82C4D"/>
    <w:rsid w:val="00A82CD9"/>
    <w:rsid w:val="00A8557E"/>
    <w:rsid w:val="00A9031B"/>
    <w:rsid w:val="00A90529"/>
    <w:rsid w:val="00A90EF6"/>
    <w:rsid w:val="00A922A6"/>
    <w:rsid w:val="00A9429B"/>
    <w:rsid w:val="00A947FD"/>
    <w:rsid w:val="00A954F3"/>
    <w:rsid w:val="00A9596B"/>
    <w:rsid w:val="00A95C71"/>
    <w:rsid w:val="00A96BD3"/>
    <w:rsid w:val="00A9737B"/>
    <w:rsid w:val="00A97D63"/>
    <w:rsid w:val="00AA1CEC"/>
    <w:rsid w:val="00AA2666"/>
    <w:rsid w:val="00AA2AB7"/>
    <w:rsid w:val="00AA45E5"/>
    <w:rsid w:val="00AA5955"/>
    <w:rsid w:val="00AA5B2F"/>
    <w:rsid w:val="00AA5FC7"/>
    <w:rsid w:val="00AA67BF"/>
    <w:rsid w:val="00AA6ABF"/>
    <w:rsid w:val="00AA6FC4"/>
    <w:rsid w:val="00AB0C15"/>
    <w:rsid w:val="00AB27C6"/>
    <w:rsid w:val="00AB376F"/>
    <w:rsid w:val="00AB39E0"/>
    <w:rsid w:val="00AB5E60"/>
    <w:rsid w:val="00AB6390"/>
    <w:rsid w:val="00AB66D2"/>
    <w:rsid w:val="00AB6C0D"/>
    <w:rsid w:val="00AC006E"/>
    <w:rsid w:val="00AC0900"/>
    <w:rsid w:val="00AC2BA8"/>
    <w:rsid w:val="00AC2EF6"/>
    <w:rsid w:val="00AC347C"/>
    <w:rsid w:val="00AC458F"/>
    <w:rsid w:val="00AC78D2"/>
    <w:rsid w:val="00AD121F"/>
    <w:rsid w:val="00AD14A0"/>
    <w:rsid w:val="00AD1FCE"/>
    <w:rsid w:val="00AD270F"/>
    <w:rsid w:val="00AD3839"/>
    <w:rsid w:val="00AD4E05"/>
    <w:rsid w:val="00AD50BF"/>
    <w:rsid w:val="00AD5408"/>
    <w:rsid w:val="00AD5D91"/>
    <w:rsid w:val="00AD6602"/>
    <w:rsid w:val="00AE09C3"/>
    <w:rsid w:val="00AE412A"/>
    <w:rsid w:val="00AE415E"/>
    <w:rsid w:val="00AE479A"/>
    <w:rsid w:val="00AE5211"/>
    <w:rsid w:val="00AE54D6"/>
    <w:rsid w:val="00AE71FD"/>
    <w:rsid w:val="00AF22D6"/>
    <w:rsid w:val="00AF2D7B"/>
    <w:rsid w:val="00AF3684"/>
    <w:rsid w:val="00AF39D5"/>
    <w:rsid w:val="00AF3B83"/>
    <w:rsid w:val="00AF486B"/>
    <w:rsid w:val="00AF49D3"/>
    <w:rsid w:val="00AF519A"/>
    <w:rsid w:val="00AF73E4"/>
    <w:rsid w:val="00AF7A8A"/>
    <w:rsid w:val="00AF7B9E"/>
    <w:rsid w:val="00AF7C99"/>
    <w:rsid w:val="00B00E65"/>
    <w:rsid w:val="00B0151A"/>
    <w:rsid w:val="00B017F2"/>
    <w:rsid w:val="00B03952"/>
    <w:rsid w:val="00B03C44"/>
    <w:rsid w:val="00B0573B"/>
    <w:rsid w:val="00B058BF"/>
    <w:rsid w:val="00B0664D"/>
    <w:rsid w:val="00B06EDB"/>
    <w:rsid w:val="00B07826"/>
    <w:rsid w:val="00B10586"/>
    <w:rsid w:val="00B124DB"/>
    <w:rsid w:val="00B12DD1"/>
    <w:rsid w:val="00B1315F"/>
    <w:rsid w:val="00B132CA"/>
    <w:rsid w:val="00B138D0"/>
    <w:rsid w:val="00B14660"/>
    <w:rsid w:val="00B1466C"/>
    <w:rsid w:val="00B14DD2"/>
    <w:rsid w:val="00B1565F"/>
    <w:rsid w:val="00B16123"/>
    <w:rsid w:val="00B16407"/>
    <w:rsid w:val="00B16493"/>
    <w:rsid w:val="00B164AC"/>
    <w:rsid w:val="00B16CFE"/>
    <w:rsid w:val="00B204B4"/>
    <w:rsid w:val="00B20A2F"/>
    <w:rsid w:val="00B20CAE"/>
    <w:rsid w:val="00B21F8F"/>
    <w:rsid w:val="00B2372F"/>
    <w:rsid w:val="00B25487"/>
    <w:rsid w:val="00B25BDA"/>
    <w:rsid w:val="00B25E0E"/>
    <w:rsid w:val="00B27176"/>
    <w:rsid w:val="00B27255"/>
    <w:rsid w:val="00B31033"/>
    <w:rsid w:val="00B3234C"/>
    <w:rsid w:val="00B32EBE"/>
    <w:rsid w:val="00B33345"/>
    <w:rsid w:val="00B33551"/>
    <w:rsid w:val="00B33E7F"/>
    <w:rsid w:val="00B361DC"/>
    <w:rsid w:val="00B370CA"/>
    <w:rsid w:val="00B40A82"/>
    <w:rsid w:val="00B42B01"/>
    <w:rsid w:val="00B4426E"/>
    <w:rsid w:val="00B442BE"/>
    <w:rsid w:val="00B44382"/>
    <w:rsid w:val="00B45297"/>
    <w:rsid w:val="00B476CB"/>
    <w:rsid w:val="00B47C50"/>
    <w:rsid w:val="00B50A40"/>
    <w:rsid w:val="00B524DF"/>
    <w:rsid w:val="00B5269E"/>
    <w:rsid w:val="00B52CC9"/>
    <w:rsid w:val="00B53B54"/>
    <w:rsid w:val="00B55066"/>
    <w:rsid w:val="00B55AD2"/>
    <w:rsid w:val="00B56138"/>
    <w:rsid w:val="00B56157"/>
    <w:rsid w:val="00B56274"/>
    <w:rsid w:val="00B618CD"/>
    <w:rsid w:val="00B61A22"/>
    <w:rsid w:val="00B62516"/>
    <w:rsid w:val="00B672B1"/>
    <w:rsid w:val="00B672D5"/>
    <w:rsid w:val="00B70308"/>
    <w:rsid w:val="00B70661"/>
    <w:rsid w:val="00B72069"/>
    <w:rsid w:val="00B7254C"/>
    <w:rsid w:val="00B725E1"/>
    <w:rsid w:val="00B736CF"/>
    <w:rsid w:val="00B7373E"/>
    <w:rsid w:val="00B755E0"/>
    <w:rsid w:val="00B7688A"/>
    <w:rsid w:val="00B8095B"/>
    <w:rsid w:val="00B8112C"/>
    <w:rsid w:val="00B81E38"/>
    <w:rsid w:val="00B85557"/>
    <w:rsid w:val="00B866B7"/>
    <w:rsid w:val="00B86CDB"/>
    <w:rsid w:val="00B86E39"/>
    <w:rsid w:val="00B87109"/>
    <w:rsid w:val="00B87298"/>
    <w:rsid w:val="00B872DE"/>
    <w:rsid w:val="00B875E8"/>
    <w:rsid w:val="00B90106"/>
    <w:rsid w:val="00B9077A"/>
    <w:rsid w:val="00B90DA6"/>
    <w:rsid w:val="00B92C38"/>
    <w:rsid w:val="00B933AE"/>
    <w:rsid w:val="00B953E6"/>
    <w:rsid w:val="00B96AC9"/>
    <w:rsid w:val="00BA2F1F"/>
    <w:rsid w:val="00BA67F4"/>
    <w:rsid w:val="00BA6830"/>
    <w:rsid w:val="00BA6E6A"/>
    <w:rsid w:val="00BB0CAE"/>
    <w:rsid w:val="00BB1E5A"/>
    <w:rsid w:val="00BB2055"/>
    <w:rsid w:val="00BB244B"/>
    <w:rsid w:val="00BB25E9"/>
    <w:rsid w:val="00BB3EA0"/>
    <w:rsid w:val="00BB3F0F"/>
    <w:rsid w:val="00BB5132"/>
    <w:rsid w:val="00BB5556"/>
    <w:rsid w:val="00BB679C"/>
    <w:rsid w:val="00BC009A"/>
    <w:rsid w:val="00BC0E0E"/>
    <w:rsid w:val="00BC3490"/>
    <w:rsid w:val="00BC58A1"/>
    <w:rsid w:val="00BC78F1"/>
    <w:rsid w:val="00BC7907"/>
    <w:rsid w:val="00BD0734"/>
    <w:rsid w:val="00BD0A6A"/>
    <w:rsid w:val="00BD0FC6"/>
    <w:rsid w:val="00BD1BA8"/>
    <w:rsid w:val="00BD2F88"/>
    <w:rsid w:val="00BD337F"/>
    <w:rsid w:val="00BD54B1"/>
    <w:rsid w:val="00BD592E"/>
    <w:rsid w:val="00BD6988"/>
    <w:rsid w:val="00BD70D3"/>
    <w:rsid w:val="00BD7201"/>
    <w:rsid w:val="00BD73BC"/>
    <w:rsid w:val="00BE00A8"/>
    <w:rsid w:val="00BE0E48"/>
    <w:rsid w:val="00BE193B"/>
    <w:rsid w:val="00BE2510"/>
    <w:rsid w:val="00BE274D"/>
    <w:rsid w:val="00BE4A7A"/>
    <w:rsid w:val="00BE6E50"/>
    <w:rsid w:val="00BE7E40"/>
    <w:rsid w:val="00BF1A3A"/>
    <w:rsid w:val="00BF1B0C"/>
    <w:rsid w:val="00BF1D0D"/>
    <w:rsid w:val="00BF22B7"/>
    <w:rsid w:val="00BF27CC"/>
    <w:rsid w:val="00BF2899"/>
    <w:rsid w:val="00BF3816"/>
    <w:rsid w:val="00BF3A7E"/>
    <w:rsid w:val="00BF46EA"/>
    <w:rsid w:val="00BF499A"/>
    <w:rsid w:val="00BF60F5"/>
    <w:rsid w:val="00BF6BF6"/>
    <w:rsid w:val="00BF7D01"/>
    <w:rsid w:val="00C005F0"/>
    <w:rsid w:val="00C007B4"/>
    <w:rsid w:val="00C00A67"/>
    <w:rsid w:val="00C013B4"/>
    <w:rsid w:val="00C033CA"/>
    <w:rsid w:val="00C053C1"/>
    <w:rsid w:val="00C0797C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F4E"/>
    <w:rsid w:val="00C251E9"/>
    <w:rsid w:val="00C261E1"/>
    <w:rsid w:val="00C26567"/>
    <w:rsid w:val="00C26852"/>
    <w:rsid w:val="00C26FC2"/>
    <w:rsid w:val="00C30690"/>
    <w:rsid w:val="00C308E8"/>
    <w:rsid w:val="00C3188D"/>
    <w:rsid w:val="00C31B35"/>
    <w:rsid w:val="00C31DEF"/>
    <w:rsid w:val="00C31EE9"/>
    <w:rsid w:val="00C33D50"/>
    <w:rsid w:val="00C353C2"/>
    <w:rsid w:val="00C37076"/>
    <w:rsid w:val="00C402EB"/>
    <w:rsid w:val="00C4098A"/>
    <w:rsid w:val="00C40A84"/>
    <w:rsid w:val="00C40B70"/>
    <w:rsid w:val="00C4121A"/>
    <w:rsid w:val="00C413A1"/>
    <w:rsid w:val="00C4194F"/>
    <w:rsid w:val="00C41F42"/>
    <w:rsid w:val="00C4213B"/>
    <w:rsid w:val="00C44C16"/>
    <w:rsid w:val="00C44E5B"/>
    <w:rsid w:val="00C4510E"/>
    <w:rsid w:val="00C458BC"/>
    <w:rsid w:val="00C46346"/>
    <w:rsid w:val="00C46BB6"/>
    <w:rsid w:val="00C46D85"/>
    <w:rsid w:val="00C47232"/>
    <w:rsid w:val="00C501A0"/>
    <w:rsid w:val="00C52DF4"/>
    <w:rsid w:val="00C534B9"/>
    <w:rsid w:val="00C53E6F"/>
    <w:rsid w:val="00C53F07"/>
    <w:rsid w:val="00C54E19"/>
    <w:rsid w:val="00C54EFC"/>
    <w:rsid w:val="00C557C1"/>
    <w:rsid w:val="00C55E55"/>
    <w:rsid w:val="00C56E11"/>
    <w:rsid w:val="00C605D2"/>
    <w:rsid w:val="00C60F74"/>
    <w:rsid w:val="00C62BF9"/>
    <w:rsid w:val="00C63AEB"/>
    <w:rsid w:val="00C63C8C"/>
    <w:rsid w:val="00C6570A"/>
    <w:rsid w:val="00C6622C"/>
    <w:rsid w:val="00C667D8"/>
    <w:rsid w:val="00C66843"/>
    <w:rsid w:val="00C66FE1"/>
    <w:rsid w:val="00C70655"/>
    <w:rsid w:val="00C714CF"/>
    <w:rsid w:val="00C715C3"/>
    <w:rsid w:val="00C718DE"/>
    <w:rsid w:val="00C71E23"/>
    <w:rsid w:val="00C72B03"/>
    <w:rsid w:val="00C7383C"/>
    <w:rsid w:val="00C73DD5"/>
    <w:rsid w:val="00C748AE"/>
    <w:rsid w:val="00C772CE"/>
    <w:rsid w:val="00C777F1"/>
    <w:rsid w:val="00C80E61"/>
    <w:rsid w:val="00C82F90"/>
    <w:rsid w:val="00C85D8C"/>
    <w:rsid w:val="00C85D94"/>
    <w:rsid w:val="00C86D40"/>
    <w:rsid w:val="00C90982"/>
    <w:rsid w:val="00C91E97"/>
    <w:rsid w:val="00C92B06"/>
    <w:rsid w:val="00C92F8A"/>
    <w:rsid w:val="00C94AB9"/>
    <w:rsid w:val="00C962C4"/>
    <w:rsid w:val="00C962DC"/>
    <w:rsid w:val="00C967A7"/>
    <w:rsid w:val="00C96EAF"/>
    <w:rsid w:val="00CA09DD"/>
    <w:rsid w:val="00CA0DD2"/>
    <w:rsid w:val="00CA27B3"/>
    <w:rsid w:val="00CA2FCE"/>
    <w:rsid w:val="00CA3404"/>
    <w:rsid w:val="00CA3484"/>
    <w:rsid w:val="00CA35A3"/>
    <w:rsid w:val="00CA42DC"/>
    <w:rsid w:val="00CA4435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9AB"/>
    <w:rsid w:val="00CB7BB5"/>
    <w:rsid w:val="00CC0D1B"/>
    <w:rsid w:val="00CC1379"/>
    <w:rsid w:val="00CC345D"/>
    <w:rsid w:val="00CC3E57"/>
    <w:rsid w:val="00CC597B"/>
    <w:rsid w:val="00CC6DD5"/>
    <w:rsid w:val="00CC7AA8"/>
    <w:rsid w:val="00CC7B63"/>
    <w:rsid w:val="00CD01E6"/>
    <w:rsid w:val="00CD0A36"/>
    <w:rsid w:val="00CD0FC1"/>
    <w:rsid w:val="00CD3C7D"/>
    <w:rsid w:val="00CD651D"/>
    <w:rsid w:val="00CD7A2B"/>
    <w:rsid w:val="00CD7EEC"/>
    <w:rsid w:val="00CE0C3C"/>
    <w:rsid w:val="00CE2AAB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2B29"/>
    <w:rsid w:val="00CF5C68"/>
    <w:rsid w:val="00CF5E23"/>
    <w:rsid w:val="00CF7376"/>
    <w:rsid w:val="00CF7D79"/>
    <w:rsid w:val="00D00738"/>
    <w:rsid w:val="00D00E24"/>
    <w:rsid w:val="00D01314"/>
    <w:rsid w:val="00D014F2"/>
    <w:rsid w:val="00D02E7D"/>
    <w:rsid w:val="00D03A9F"/>
    <w:rsid w:val="00D12D8E"/>
    <w:rsid w:val="00D14689"/>
    <w:rsid w:val="00D1478C"/>
    <w:rsid w:val="00D16835"/>
    <w:rsid w:val="00D16DA6"/>
    <w:rsid w:val="00D200AF"/>
    <w:rsid w:val="00D20D7D"/>
    <w:rsid w:val="00D2119A"/>
    <w:rsid w:val="00D21501"/>
    <w:rsid w:val="00D21E04"/>
    <w:rsid w:val="00D228BC"/>
    <w:rsid w:val="00D243F5"/>
    <w:rsid w:val="00D27AD9"/>
    <w:rsid w:val="00D30370"/>
    <w:rsid w:val="00D307ED"/>
    <w:rsid w:val="00D30D63"/>
    <w:rsid w:val="00D35B3C"/>
    <w:rsid w:val="00D364B8"/>
    <w:rsid w:val="00D37069"/>
    <w:rsid w:val="00D42814"/>
    <w:rsid w:val="00D516B4"/>
    <w:rsid w:val="00D51FBB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67860"/>
    <w:rsid w:val="00D7157D"/>
    <w:rsid w:val="00D72AAB"/>
    <w:rsid w:val="00D736DA"/>
    <w:rsid w:val="00D73F5F"/>
    <w:rsid w:val="00D7403F"/>
    <w:rsid w:val="00D767B2"/>
    <w:rsid w:val="00D77E2F"/>
    <w:rsid w:val="00D819F4"/>
    <w:rsid w:val="00D82B2D"/>
    <w:rsid w:val="00D86CA5"/>
    <w:rsid w:val="00D9015B"/>
    <w:rsid w:val="00D9075B"/>
    <w:rsid w:val="00D90D77"/>
    <w:rsid w:val="00D934DE"/>
    <w:rsid w:val="00D939F8"/>
    <w:rsid w:val="00D94535"/>
    <w:rsid w:val="00D94627"/>
    <w:rsid w:val="00D96E70"/>
    <w:rsid w:val="00D97C1F"/>
    <w:rsid w:val="00DA0420"/>
    <w:rsid w:val="00DA079E"/>
    <w:rsid w:val="00DA0FC2"/>
    <w:rsid w:val="00DA1B4D"/>
    <w:rsid w:val="00DA1D33"/>
    <w:rsid w:val="00DA3265"/>
    <w:rsid w:val="00DA384A"/>
    <w:rsid w:val="00DA3ECF"/>
    <w:rsid w:val="00DA4A0F"/>
    <w:rsid w:val="00DA6732"/>
    <w:rsid w:val="00DA7C98"/>
    <w:rsid w:val="00DB12A3"/>
    <w:rsid w:val="00DB207C"/>
    <w:rsid w:val="00DB2467"/>
    <w:rsid w:val="00DB321D"/>
    <w:rsid w:val="00DB41A6"/>
    <w:rsid w:val="00DB6525"/>
    <w:rsid w:val="00DB65FB"/>
    <w:rsid w:val="00DB7D27"/>
    <w:rsid w:val="00DB7FDA"/>
    <w:rsid w:val="00DC326F"/>
    <w:rsid w:val="00DC380C"/>
    <w:rsid w:val="00DC3AC2"/>
    <w:rsid w:val="00DC59AD"/>
    <w:rsid w:val="00DC6927"/>
    <w:rsid w:val="00DC6953"/>
    <w:rsid w:val="00DC7726"/>
    <w:rsid w:val="00DC77F2"/>
    <w:rsid w:val="00DC7CE2"/>
    <w:rsid w:val="00DD1851"/>
    <w:rsid w:val="00DD190F"/>
    <w:rsid w:val="00DD2F8F"/>
    <w:rsid w:val="00DD3499"/>
    <w:rsid w:val="00DD488B"/>
    <w:rsid w:val="00DD62A1"/>
    <w:rsid w:val="00DD7963"/>
    <w:rsid w:val="00DE0F13"/>
    <w:rsid w:val="00DE148E"/>
    <w:rsid w:val="00DE2BA9"/>
    <w:rsid w:val="00DE333E"/>
    <w:rsid w:val="00DE48E8"/>
    <w:rsid w:val="00DE5A97"/>
    <w:rsid w:val="00DE61E9"/>
    <w:rsid w:val="00DE6B7B"/>
    <w:rsid w:val="00DE6DFA"/>
    <w:rsid w:val="00DE6E6F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DF7C9A"/>
    <w:rsid w:val="00E0051A"/>
    <w:rsid w:val="00E00B53"/>
    <w:rsid w:val="00E02798"/>
    <w:rsid w:val="00E02A2A"/>
    <w:rsid w:val="00E02E7D"/>
    <w:rsid w:val="00E03460"/>
    <w:rsid w:val="00E03D9E"/>
    <w:rsid w:val="00E04BC8"/>
    <w:rsid w:val="00E04F95"/>
    <w:rsid w:val="00E05581"/>
    <w:rsid w:val="00E05AC7"/>
    <w:rsid w:val="00E0713E"/>
    <w:rsid w:val="00E102EB"/>
    <w:rsid w:val="00E10A88"/>
    <w:rsid w:val="00E11933"/>
    <w:rsid w:val="00E119CC"/>
    <w:rsid w:val="00E12548"/>
    <w:rsid w:val="00E1381D"/>
    <w:rsid w:val="00E1392B"/>
    <w:rsid w:val="00E17906"/>
    <w:rsid w:val="00E20543"/>
    <w:rsid w:val="00E22583"/>
    <w:rsid w:val="00E2342F"/>
    <w:rsid w:val="00E234F5"/>
    <w:rsid w:val="00E241B5"/>
    <w:rsid w:val="00E25173"/>
    <w:rsid w:val="00E256C3"/>
    <w:rsid w:val="00E26499"/>
    <w:rsid w:val="00E27F3C"/>
    <w:rsid w:val="00E31DB3"/>
    <w:rsid w:val="00E349EA"/>
    <w:rsid w:val="00E36EA8"/>
    <w:rsid w:val="00E37EF4"/>
    <w:rsid w:val="00E42213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38F"/>
    <w:rsid w:val="00E517D4"/>
    <w:rsid w:val="00E51826"/>
    <w:rsid w:val="00E5222E"/>
    <w:rsid w:val="00E5415E"/>
    <w:rsid w:val="00E54EE0"/>
    <w:rsid w:val="00E5566A"/>
    <w:rsid w:val="00E55957"/>
    <w:rsid w:val="00E55A45"/>
    <w:rsid w:val="00E55AA5"/>
    <w:rsid w:val="00E56A45"/>
    <w:rsid w:val="00E57465"/>
    <w:rsid w:val="00E57846"/>
    <w:rsid w:val="00E604C2"/>
    <w:rsid w:val="00E60684"/>
    <w:rsid w:val="00E6106D"/>
    <w:rsid w:val="00E6278B"/>
    <w:rsid w:val="00E63897"/>
    <w:rsid w:val="00E63DFE"/>
    <w:rsid w:val="00E64483"/>
    <w:rsid w:val="00E65771"/>
    <w:rsid w:val="00E657EB"/>
    <w:rsid w:val="00E6691B"/>
    <w:rsid w:val="00E7124E"/>
    <w:rsid w:val="00E71455"/>
    <w:rsid w:val="00E75251"/>
    <w:rsid w:val="00E755A8"/>
    <w:rsid w:val="00E76A8B"/>
    <w:rsid w:val="00E825E1"/>
    <w:rsid w:val="00E82F42"/>
    <w:rsid w:val="00E83019"/>
    <w:rsid w:val="00E8385F"/>
    <w:rsid w:val="00E83938"/>
    <w:rsid w:val="00E84171"/>
    <w:rsid w:val="00E85DD8"/>
    <w:rsid w:val="00E8690B"/>
    <w:rsid w:val="00E876C8"/>
    <w:rsid w:val="00E87E60"/>
    <w:rsid w:val="00E90B63"/>
    <w:rsid w:val="00E9200C"/>
    <w:rsid w:val="00E92FC6"/>
    <w:rsid w:val="00E935B1"/>
    <w:rsid w:val="00E9398D"/>
    <w:rsid w:val="00E94B8C"/>
    <w:rsid w:val="00E953B7"/>
    <w:rsid w:val="00E9575B"/>
    <w:rsid w:val="00E968B4"/>
    <w:rsid w:val="00E96C1D"/>
    <w:rsid w:val="00EA0384"/>
    <w:rsid w:val="00EA4DA3"/>
    <w:rsid w:val="00EA556D"/>
    <w:rsid w:val="00EA6273"/>
    <w:rsid w:val="00EA79CA"/>
    <w:rsid w:val="00EB2D88"/>
    <w:rsid w:val="00EB391F"/>
    <w:rsid w:val="00EB4F08"/>
    <w:rsid w:val="00EB5968"/>
    <w:rsid w:val="00EB6B4B"/>
    <w:rsid w:val="00EC1E50"/>
    <w:rsid w:val="00EC2200"/>
    <w:rsid w:val="00EC2380"/>
    <w:rsid w:val="00EC2CF4"/>
    <w:rsid w:val="00EC3989"/>
    <w:rsid w:val="00EC3A4A"/>
    <w:rsid w:val="00EC3A5E"/>
    <w:rsid w:val="00EC491C"/>
    <w:rsid w:val="00EC544E"/>
    <w:rsid w:val="00EC5BE5"/>
    <w:rsid w:val="00EC6017"/>
    <w:rsid w:val="00ED08BD"/>
    <w:rsid w:val="00ED12A9"/>
    <w:rsid w:val="00ED1BA6"/>
    <w:rsid w:val="00ED2EE0"/>
    <w:rsid w:val="00ED398E"/>
    <w:rsid w:val="00ED449C"/>
    <w:rsid w:val="00ED62D1"/>
    <w:rsid w:val="00ED6940"/>
    <w:rsid w:val="00ED706D"/>
    <w:rsid w:val="00ED7C9C"/>
    <w:rsid w:val="00EE0B5D"/>
    <w:rsid w:val="00EE1829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F004EA"/>
    <w:rsid w:val="00F01092"/>
    <w:rsid w:val="00F0231D"/>
    <w:rsid w:val="00F03788"/>
    <w:rsid w:val="00F03C22"/>
    <w:rsid w:val="00F0474B"/>
    <w:rsid w:val="00F04B04"/>
    <w:rsid w:val="00F052EC"/>
    <w:rsid w:val="00F06AD8"/>
    <w:rsid w:val="00F0704F"/>
    <w:rsid w:val="00F07AAD"/>
    <w:rsid w:val="00F111EE"/>
    <w:rsid w:val="00F115A4"/>
    <w:rsid w:val="00F11710"/>
    <w:rsid w:val="00F13CA7"/>
    <w:rsid w:val="00F15490"/>
    <w:rsid w:val="00F15F19"/>
    <w:rsid w:val="00F16B37"/>
    <w:rsid w:val="00F205D9"/>
    <w:rsid w:val="00F209DF"/>
    <w:rsid w:val="00F2147E"/>
    <w:rsid w:val="00F21BA6"/>
    <w:rsid w:val="00F21E1B"/>
    <w:rsid w:val="00F22EE6"/>
    <w:rsid w:val="00F2583D"/>
    <w:rsid w:val="00F25DBC"/>
    <w:rsid w:val="00F26C52"/>
    <w:rsid w:val="00F2707D"/>
    <w:rsid w:val="00F30528"/>
    <w:rsid w:val="00F30B64"/>
    <w:rsid w:val="00F36DD4"/>
    <w:rsid w:val="00F37EEC"/>
    <w:rsid w:val="00F4092F"/>
    <w:rsid w:val="00F4125F"/>
    <w:rsid w:val="00F4277C"/>
    <w:rsid w:val="00F428A1"/>
    <w:rsid w:val="00F42F9A"/>
    <w:rsid w:val="00F4313F"/>
    <w:rsid w:val="00F44E8C"/>
    <w:rsid w:val="00F478EE"/>
    <w:rsid w:val="00F509FB"/>
    <w:rsid w:val="00F51603"/>
    <w:rsid w:val="00F51B18"/>
    <w:rsid w:val="00F52382"/>
    <w:rsid w:val="00F53E5E"/>
    <w:rsid w:val="00F55114"/>
    <w:rsid w:val="00F55173"/>
    <w:rsid w:val="00F55EC5"/>
    <w:rsid w:val="00F569E7"/>
    <w:rsid w:val="00F60742"/>
    <w:rsid w:val="00F60F74"/>
    <w:rsid w:val="00F61EAE"/>
    <w:rsid w:val="00F62AC7"/>
    <w:rsid w:val="00F62F36"/>
    <w:rsid w:val="00F63693"/>
    <w:rsid w:val="00F63AD7"/>
    <w:rsid w:val="00F65A75"/>
    <w:rsid w:val="00F66202"/>
    <w:rsid w:val="00F66846"/>
    <w:rsid w:val="00F71E7D"/>
    <w:rsid w:val="00F731D7"/>
    <w:rsid w:val="00F752A2"/>
    <w:rsid w:val="00F7597B"/>
    <w:rsid w:val="00F75C0C"/>
    <w:rsid w:val="00F7707B"/>
    <w:rsid w:val="00F7757A"/>
    <w:rsid w:val="00F77929"/>
    <w:rsid w:val="00F81552"/>
    <w:rsid w:val="00F82F34"/>
    <w:rsid w:val="00F83A3C"/>
    <w:rsid w:val="00F83B18"/>
    <w:rsid w:val="00F8620C"/>
    <w:rsid w:val="00F87447"/>
    <w:rsid w:val="00F8750A"/>
    <w:rsid w:val="00F87A81"/>
    <w:rsid w:val="00F90884"/>
    <w:rsid w:val="00F90C97"/>
    <w:rsid w:val="00F939DC"/>
    <w:rsid w:val="00F93A22"/>
    <w:rsid w:val="00F93BC7"/>
    <w:rsid w:val="00F93F31"/>
    <w:rsid w:val="00F96CC7"/>
    <w:rsid w:val="00F975CE"/>
    <w:rsid w:val="00F97F15"/>
    <w:rsid w:val="00FA0D21"/>
    <w:rsid w:val="00FA1178"/>
    <w:rsid w:val="00FA1C34"/>
    <w:rsid w:val="00FA2019"/>
    <w:rsid w:val="00FA33DE"/>
    <w:rsid w:val="00FA3643"/>
    <w:rsid w:val="00FA3976"/>
    <w:rsid w:val="00FA41F3"/>
    <w:rsid w:val="00FA59B0"/>
    <w:rsid w:val="00FA6AD9"/>
    <w:rsid w:val="00FA79A5"/>
    <w:rsid w:val="00FB1273"/>
    <w:rsid w:val="00FB4733"/>
    <w:rsid w:val="00FB5348"/>
    <w:rsid w:val="00FB6B58"/>
    <w:rsid w:val="00FB7706"/>
    <w:rsid w:val="00FB7DF9"/>
    <w:rsid w:val="00FC014B"/>
    <w:rsid w:val="00FC0234"/>
    <w:rsid w:val="00FC08A9"/>
    <w:rsid w:val="00FC0FBE"/>
    <w:rsid w:val="00FC13C5"/>
    <w:rsid w:val="00FC165F"/>
    <w:rsid w:val="00FC204F"/>
    <w:rsid w:val="00FC2607"/>
    <w:rsid w:val="00FC3FEF"/>
    <w:rsid w:val="00FC4B88"/>
    <w:rsid w:val="00FC5303"/>
    <w:rsid w:val="00FC53C0"/>
    <w:rsid w:val="00FC56FD"/>
    <w:rsid w:val="00FC6272"/>
    <w:rsid w:val="00FC6543"/>
    <w:rsid w:val="00FD0250"/>
    <w:rsid w:val="00FD29A8"/>
    <w:rsid w:val="00FD383F"/>
    <w:rsid w:val="00FD3970"/>
    <w:rsid w:val="00FD6C3F"/>
    <w:rsid w:val="00FE04CB"/>
    <w:rsid w:val="00FE06E3"/>
    <w:rsid w:val="00FE0C4C"/>
    <w:rsid w:val="00FE280D"/>
    <w:rsid w:val="00FE341F"/>
    <w:rsid w:val="00FE3729"/>
    <w:rsid w:val="00FE4509"/>
    <w:rsid w:val="00FE557D"/>
    <w:rsid w:val="00FE58A7"/>
    <w:rsid w:val="00FE5A3B"/>
    <w:rsid w:val="00FF01E8"/>
    <w:rsid w:val="00FF04CF"/>
    <w:rsid w:val="00FF36B6"/>
    <w:rsid w:val="00FF59AA"/>
    <w:rsid w:val="00FF66E6"/>
    <w:rsid w:val="00FF77C0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BECBA3"/>
  <w15:docId w15:val="{B9FA07CD-17BE-479A-9199-DA4AC8C8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0B212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qFormat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link w:val="NOTEZchn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qFormat/>
    <w:locked/>
    <w:rsid w:val="000D2BB6"/>
    <w:rPr>
      <w:rFonts w:ascii="Arial" w:eastAsia="SimSun" w:hAnsi="Arial"/>
      <w:sz w:val="22"/>
      <w:szCs w:val="22"/>
      <w:lang w:val="en-GB" w:eastAsia="en-GB"/>
    </w:rPr>
  </w:style>
  <w:style w:type="numbering" w:customStyle="1" w:styleId="LegalList1">
    <w:name w:val="LegalList1"/>
    <w:uiPriority w:val="99"/>
    <w:rsid w:val="000D2BB6"/>
  </w:style>
  <w:style w:type="paragraph" w:customStyle="1" w:styleId="Default">
    <w:name w:val="Default"/>
    <w:rsid w:val="00A74F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DefaultParagraphFont"/>
    <w:rsid w:val="00F22E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560C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204AEF"/>
  </w:style>
  <w:style w:type="character" w:customStyle="1" w:styleId="NOTEZchn">
    <w:name w:val="NOTE Zchn"/>
    <w:basedOn w:val="DefaultParagraphFont"/>
    <w:link w:val="NOTE"/>
    <w:uiPriority w:val="14"/>
    <w:rsid w:val="00B85557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7D102E" w:rsidRDefault="00D17EA5" w:rsidP="00D17EA5">
          <w:pPr>
            <w:pStyle w:val="49659FCFF0C840B5B0FE24DBFEF8CCB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335"/>
    <w:rsid w:val="00016DA7"/>
    <w:rsid w:val="00016E33"/>
    <w:rsid w:val="000336C5"/>
    <w:rsid w:val="00044891"/>
    <w:rsid w:val="00047D16"/>
    <w:rsid w:val="000569F4"/>
    <w:rsid w:val="00084BAF"/>
    <w:rsid w:val="000A08B6"/>
    <w:rsid w:val="000B31B7"/>
    <w:rsid w:val="000D7634"/>
    <w:rsid w:val="000F1207"/>
    <w:rsid w:val="000F57EF"/>
    <w:rsid w:val="001018E6"/>
    <w:rsid w:val="001172FB"/>
    <w:rsid w:val="0012213E"/>
    <w:rsid w:val="00137960"/>
    <w:rsid w:val="0016241E"/>
    <w:rsid w:val="00192BD9"/>
    <w:rsid w:val="001A5085"/>
    <w:rsid w:val="001C2987"/>
    <w:rsid w:val="001E6FD2"/>
    <w:rsid w:val="001F0C7C"/>
    <w:rsid w:val="002020C5"/>
    <w:rsid w:val="002044EE"/>
    <w:rsid w:val="00206CB8"/>
    <w:rsid w:val="00213BB6"/>
    <w:rsid w:val="00225650"/>
    <w:rsid w:val="0028520B"/>
    <w:rsid w:val="00296018"/>
    <w:rsid w:val="0029611B"/>
    <w:rsid w:val="002B3046"/>
    <w:rsid w:val="002B50AF"/>
    <w:rsid w:val="002B5A0B"/>
    <w:rsid w:val="002F0277"/>
    <w:rsid w:val="002F06D4"/>
    <w:rsid w:val="002F2D23"/>
    <w:rsid w:val="003079F1"/>
    <w:rsid w:val="00314D9C"/>
    <w:rsid w:val="00315605"/>
    <w:rsid w:val="003243AA"/>
    <w:rsid w:val="00355305"/>
    <w:rsid w:val="00376834"/>
    <w:rsid w:val="003B1F7D"/>
    <w:rsid w:val="003C3FCA"/>
    <w:rsid w:val="003D473F"/>
    <w:rsid w:val="003D64C7"/>
    <w:rsid w:val="004029B4"/>
    <w:rsid w:val="00403789"/>
    <w:rsid w:val="004173AD"/>
    <w:rsid w:val="00436990"/>
    <w:rsid w:val="004604D0"/>
    <w:rsid w:val="00465CBE"/>
    <w:rsid w:val="004733EA"/>
    <w:rsid w:val="00480118"/>
    <w:rsid w:val="00491D6D"/>
    <w:rsid w:val="004A0329"/>
    <w:rsid w:val="004A25FE"/>
    <w:rsid w:val="004A5C1E"/>
    <w:rsid w:val="004F2DF2"/>
    <w:rsid w:val="00542BEE"/>
    <w:rsid w:val="00546A83"/>
    <w:rsid w:val="005542B9"/>
    <w:rsid w:val="005723C0"/>
    <w:rsid w:val="00581807"/>
    <w:rsid w:val="0059311C"/>
    <w:rsid w:val="005C3470"/>
    <w:rsid w:val="005C3577"/>
    <w:rsid w:val="005D6F75"/>
    <w:rsid w:val="005F6468"/>
    <w:rsid w:val="0061340C"/>
    <w:rsid w:val="00682E40"/>
    <w:rsid w:val="00690B7B"/>
    <w:rsid w:val="006B5606"/>
    <w:rsid w:val="006D2B72"/>
    <w:rsid w:val="006F020C"/>
    <w:rsid w:val="006F61BC"/>
    <w:rsid w:val="007174EC"/>
    <w:rsid w:val="00727880"/>
    <w:rsid w:val="00754395"/>
    <w:rsid w:val="00757608"/>
    <w:rsid w:val="007748CF"/>
    <w:rsid w:val="00784F7D"/>
    <w:rsid w:val="007B3503"/>
    <w:rsid w:val="007B7A47"/>
    <w:rsid w:val="007C1C86"/>
    <w:rsid w:val="007D09AE"/>
    <w:rsid w:val="007D102E"/>
    <w:rsid w:val="007F5721"/>
    <w:rsid w:val="008076F7"/>
    <w:rsid w:val="0081207B"/>
    <w:rsid w:val="0081209B"/>
    <w:rsid w:val="00823350"/>
    <w:rsid w:val="00827AA6"/>
    <w:rsid w:val="00832115"/>
    <w:rsid w:val="00835FF9"/>
    <w:rsid w:val="00870081"/>
    <w:rsid w:val="0087349B"/>
    <w:rsid w:val="0087354B"/>
    <w:rsid w:val="008738EF"/>
    <w:rsid w:val="00874F11"/>
    <w:rsid w:val="00877152"/>
    <w:rsid w:val="008A1A83"/>
    <w:rsid w:val="008C30EA"/>
    <w:rsid w:val="008F4814"/>
    <w:rsid w:val="008F6DB6"/>
    <w:rsid w:val="009057D8"/>
    <w:rsid w:val="00922777"/>
    <w:rsid w:val="009563F4"/>
    <w:rsid w:val="009617CD"/>
    <w:rsid w:val="0096295B"/>
    <w:rsid w:val="00972CD4"/>
    <w:rsid w:val="0098084D"/>
    <w:rsid w:val="00983C3E"/>
    <w:rsid w:val="00984B39"/>
    <w:rsid w:val="00992AC4"/>
    <w:rsid w:val="0099382B"/>
    <w:rsid w:val="00994118"/>
    <w:rsid w:val="009B00E8"/>
    <w:rsid w:val="009F7396"/>
    <w:rsid w:val="00A719AC"/>
    <w:rsid w:val="00A74EC4"/>
    <w:rsid w:val="00A87C80"/>
    <w:rsid w:val="00AB25C2"/>
    <w:rsid w:val="00AE118A"/>
    <w:rsid w:val="00AE36A8"/>
    <w:rsid w:val="00AE646E"/>
    <w:rsid w:val="00B002E9"/>
    <w:rsid w:val="00B022EF"/>
    <w:rsid w:val="00B15718"/>
    <w:rsid w:val="00B1764E"/>
    <w:rsid w:val="00B2195F"/>
    <w:rsid w:val="00B41CE4"/>
    <w:rsid w:val="00B50720"/>
    <w:rsid w:val="00B5347D"/>
    <w:rsid w:val="00B64B80"/>
    <w:rsid w:val="00BA411A"/>
    <w:rsid w:val="00BB66DF"/>
    <w:rsid w:val="00C0029B"/>
    <w:rsid w:val="00C32E2B"/>
    <w:rsid w:val="00C41BA3"/>
    <w:rsid w:val="00C62010"/>
    <w:rsid w:val="00C840DD"/>
    <w:rsid w:val="00CB00BB"/>
    <w:rsid w:val="00CC4588"/>
    <w:rsid w:val="00CF5711"/>
    <w:rsid w:val="00D04D93"/>
    <w:rsid w:val="00D12E2F"/>
    <w:rsid w:val="00D17EA5"/>
    <w:rsid w:val="00D44118"/>
    <w:rsid w:val="00D96815"/>
    <w:rsid w:val="00DA6F54"/>
    <w:rsid w:val="00E34DBC"/>
    <w:rsid w:val="00E71202"/>
    <w:rsid w:val="00E93A65"/>
    <w:rsid w:val="00EC1A1A"/>
    <w:rsid w:val="00EC3487"/>
    <w:rsid w:val="00EC5A67"/>
    <w:rsid w:val="00EC6DB8"/>
    <w:rsid w:val="00F03AB6"/>
    <w:rsid w:val="00F1296A"/>
    <w:rsid w:val="00F25B10"/>
    <w:rsid w:val="00F33E4F"/>
    <w:rsid w:val="00F57E10"/>
    <w:rsid w:val="00F655FA"/>
    <w:rsid w:val="00F74929"/>
    <w:rsid w:val="00F77A5B"/>
    <w:rsid w:val="00F847BC"/>
    <w:rsid w:val="00FA5E00"/>
    <w:rsid w:val="00FD4607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17EA5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49659FCFF0C840B5B0FE24DBFEF8CCB8">
    <w:name w:val="49659FCFF0C840B5B0FE24DBFEF8CCB8"/>
    <w:rsid w:val="00D17E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2022-12-10T00:00:00</GSMAMeetingDate>
    <GSMADocumentOwner xmlns="ADEDD60E-22E2-4049-BE99-80A2BB237DD5">
      <UserInfo>
        <DisplayName>Ralf Keller (Ericsson)</DisplayName>
        <AccountId>5368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2022-06-01T16:00:00Z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from NG to 3GPP SA3 on IMS Data Channel Security Mode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UPG#4</GSMAMeetingNameAndNumberText>
    <GSMAMeetingItemNumber xmlns="ADEDD60E-22E2-4049-BE99-80A2BB237DD5">UPG04_109</GSMAMeetingItemNumber>
    <GSMADocumentNumber xmlns="ADEDD60E-22E2-4049-BE99-80A2BB237DD5" xsi:nil="true"/>
    <GSMAMeetingLocation xmlns="ADEDD60E-22E2-4049-BE99-80A2BB237DD5">Amman, Jordan</GSMAMeetingLocation>
    <GSMARelatedDiscussion xmlns="ADEDD60E-22E2-4049-BE99-80A2BB237DD5">
      <Url xsi:nil="true"/>
      <Description xsi:nil="true"/>
    </GSMARelatedDiscussion>
    <_dlc_DocId xmlns="54cf9ea2-8b24-4a35-a789-c10402c86061">INFO-4776-930</_dlc_DocId>
    <_dlc_DocIdUrl xmlns="54cf9ea2-8b24-4a35-a789-c10402c86061">
      <Url>https://infocentre2.gsma.com/gp/wg/IR/5JA/_layouts/DocIdRedir.aspx?ID=INFO-4776-930</Url>
      <Description>INFO-4776-930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B2E47C-F9B8-425B-BE01-B69DF195BA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2F4309B8-60DB-424F-861B-1A77E2FA3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AA665A8-084E-4CE6-AFA9-C2BE96DA299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5</TotalTime>
  <Pages>4</Pages>
  <Words>902</Words>
  <Characters>5148</Characters>
  <Application>Microsoft Office Word</Application>
  <DocSecurity>0</DocSecurity>
  <Lines>42</Lines>
  <Paragraphs>12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to 3GPP for Emergency session extension to all emergency communication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Orange</Company>
  <LinksUpToDate>false</LinksUpToDate>
  <CharactersWithSpaces>6038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creator>Eddy Goffin</dc:creator>
  <cp:lastModifiedBy>Meeting Dates Correction _rev1</cp:lastModifiedBy>
  <cp:revision>3</cp:revision>
  <cp:lastPrinted>2006-09-14T16:39:00Z</cp:lastPrinted>
  <dcterms:created xsi:type="dcterms:W3CDTF">2022-10-26T14:25:00Z</dcterms:created>
  <dcterms:modified xsi:type="dcterms:W3CDTF">2022-12-19T07:26:00Z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_2015_ms_pID_725343">
    <vt:lpwstr>(2)/Q42CAB4nypJQK8JjtAM87Th7m4MjZ6lnAVBUsLbPjTlKgtfAmRn9Zv4RslO4HC/xiNAu6hr
j3xNGKE6SgKdklNIBOpjVnmOWUK1JW8RAHACaloJ6BBi82emtmclyj5kIyvZItisPZKuV6EA
6RhyaIGfvjO7FKTKsCE7nvg88rRYilvbUyCQWN27X++EEUclY9e9eiBrwH1hqke6f/h0Vfoi
VSyTQcK+rUQkHwY+Ps</vt:lpwstr>
  </property>
  <property fmtid="{D5CDD505-2E9C-101B-9397-08002B2CF9AE}" pid="17" name="_2015_ms_pID_7253431">
    <vt:lpwstr>6+ImYd2ug1bF9FCns2KuofexcHFs3X/UIbg+283TN5a47bfiG2uvLp
Qw6gxfurX4MwT8FiknhnypoDnPzGFXg3ssIexzE9fw6tY1WJKGdK5qc9AC1gPEsxMu7BsXm3
hwwY4kMZSvNtOyXFkiB/Ft5EDp4hPNfqG5DBNqxbQ11Cj7TI8z+M6Mo0L9BZ6SHVilUdd7zq
ClyjSc5DAZ5JLFmY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1650338477</vt:lpwstr>
  </property>
</Properties>
</file>